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7C7" w:rsidRPr="00CC3C4F" w:rsidRDefault="008477C7" w:rsidP="00CC3C4F">
      <w:pPr>
        <w:divId w:val="1810707998"/>
      </w:pPr>
      <w:bookmarkStart w:id="0" w:name="_GoBack"/>
      <w:bookmarkEnd w:id="0"/>
    </w:p>
    <w:sectPr w:rsidR="008477C7" w:rsidRPr="00CC3C4F" w:rsidSect="001328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418" w:header="850" w:footer="85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DB4" w:rsidRDefault="00013DB4" w:rsidP="003D6BB3">
      <w:pPr>
        <w:spacing w:line="240" w:lineRule="auto"/>
      </w:pPr>
      <w:r>
        <w:separator/>
      </w:r>
    </w:p>
  </w:endnote>
  <w:endnote w:type="continuationSeparator" w:id="0">
    <w:p w:rsidR="00013DB4" w:rsidRDefault="00013DB4" w:rsidP="003D6BB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85E" w:rsidRDefault="00632A58" w:rsidP="0033443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C785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C785E" w:rsidRDefault="004C785E" w:rsidP="003D6BB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088191"/>
      <w:docPartObj>
        <w:docPartGallery w:val="Page Numbers (Bottom of Page)"/>
        <w:docPartUnique/>
      </w:docPartObj>
    </w:sdtPr>
    <w:sdtContent>
      <w:p w:rsidR="004C785E" w:rsidRDefault="00632A58">
        <w:pPr>
          <w:pStyle w:val="Footer"/>
          <w:jc w:val="right"/>
        </w:pPr>
        <w:r>
          <w:fldChar w:fldCharType="begin"/>
        </w:r>
        <w:r w:rsidR="00C524FF">
          <w:instrText xml:space="preserve"> PAGE   \* MERGEFORMAT </w:instrText>
        </w:r>
        <w:r>
          <w:fldChar w:fldCharType="separate"/>
        </w:r>
        <w:r w:rsidR="00CC3C4F">
          <w:rPr>
            <w:noProof/>
          </w:rPr>
          <w:t>3</w:t>
        </w:r>
        <w:r>
          <w:fldChar w:fldCharType="end"/>
        </w:r>
      </w:p>
    </w:sdtContent>
  </w:sdt>
  <w:p w:rsidR="004C785E" w:rsidRDefault="004C785E" w:rsidP="003D6BB3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774" w:rsidRDefault="003E377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DB4" w:rsidRDefault="00013DB4" w:rsidP="003D6BB3">
      <w:pPr>
        <w:spacing w:line="240" w:lineRule="auto"/>
      </w:pPr>
      <w:r>
        <w:separator/>
      </w:r>
    </w:p>
  </w:footnote>
  <w:footnote w:type="continuationSeparator" w:id="0">
    <w:p w:rsidR="00013DB4" w:rsidRDefault="00013DB4" w:rsidP="003D6BB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774" w:rsidRDefault="003E377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774" w:rsidRDefault="003E377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98E" w:rsidRDefault="00A9498E" w:rsidP="00A9498E">
    <w:pPr>
      <w:pStyle w:val="Header"/>
      <w:ind w:left="142"/>
      <w:jc w:val="left"/>
      <w:rPr>
        <w:sz w:val="22"/>
        <w:szCs w:val="22"/>
      </w:rPr>
    </w:pPr>
    <w:r>
      <w:rPr>
        <w:noProof/>
        <w:lang w:val="lv-LV" w:eastAsia="lv-LV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5233670</wp:posOffset>
          </wp:positionH>
          <wp:positionV relativeFrom="paragraph">
            <wp:posOffset>104486</wp:posOffset>
          </wp:positionV>
          <wp:extent cx="714124" cy="786246"/>
          <wp:effectExtent l="19050" t="0" r="0" b="0"/>
          <wp:wrapNone/>
          <wp:docPr id="4" name="Picture 2" descr="csimq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simq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5172" cy="787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A9498E" w:rsidRDefault="00A9498E" w:rsidP="00A9498E">
    <w:pPr>
      <w:pStyle w:val="Header"/>
      <w:ind w:left="142"/>
      <w:jc w:val="left"/>
      <w:rPr>
        <w:sz w:val="20"/>
      </w:rPr>
    </w:pPr>
    <w:r w:rsidRPr="00961ED2">
      <w:rPr>
        <w:sz w:val="20"/>
      </w:rPr>
      <w:t xml:space="preserve">Complex Systems Informatics and Modeling Quarterly </w:t>
    </w:r>
  </w:p>
  <w:p w:rsidR="00A9498E" w:rsidRPr="00961ED2" w:rsidRDefault="00A9498E" w:rsidP="00A9498E">
    <w:pPr>
      <w:pStyle w:val="Header"/>
      <w:ind w:left="142"/>
      <w:jc w:val="left"/>
      <w:rPr>
        <w:sz w:val="20"/>
      </w:rPr>
    </w:pPr>
    <w:r>
      <w:rPr>
        <w:sz w:val="20"/>
      </w:rPr>
      <w:t xml:space="preserve">CSIMQ, </w:t>
    </w:r>
    <w:r w:rsidRPr="00961ED2">
      <w:rPr>
        <w:sz w:val="20"/>
      </w:rPr>
      <w:t>Issue</w:t>
    </w:r>
    <w:r>
      <w:rPr>
        <w:sz w:val="20"/>
      </w:rPr>
      <w:t xml:space="preserve"> </w:t>
    </w:r>
    <w:r w:rsidR="00BA36D4">
      <w:rPr>
        <w:sz w:val="20"/>
      </w:rPr>
      <w:t>xx</w:t>
    </w:r>
    <w:r w:rsidRPr="00961ED2">
      <w:rPr>
        <w:sz w:val="20"/>
      </w:rPr>
      <w:t>, M</w:t>
    </w:r>
    <w:r>
      <w:rPr>
        <w:sz w:val="20"/>
      </w:rPr>
      <w:t xml:space="preserve">onth </w:t>
    </w:r>
    <w:r>
      <w:rPr>
        <w:sz w:val="20"/>
        <w:lang w:val="lv-LV"/>
      </w:rPr>
      <w:t>201</w:t>
    </w:r>
    <w:r w:rsidR="003E3774">
      <w:rPr>
        <w:sz w:val="20"/>
        <w:lang w:val="lv-LV"/>
      </w:rPr>
      <w:t>7</w:t>
    </w:r>
    <w:r w:rsidR="00DD5EBE">
      <w:rPr>
        <w:sz w:val="20"/>
      </w:rPr>
      <w:t>, Pages xx-xx</w:t>
    </w:r>
  </w:p>
  <w:p w:rsidR="00A9498E" w:rsidRPr="00961ED2" w:rsidRDefault="00A9498E" w:rsidP="00A9498E">
    <w:pPr>
      <w:pStyle w:val="Header"/>
      <w:ind w:left="142"/>
      <w:jc w:val="left"/>
      <w:rPr>
        <w:sz w:val="20"/>
      </w:rPr>
    </w:pPr>
    <w:r>
      <w:rPr>
        <w:sz w:val="20"/>
      </w:rPr>
      <w:t xml:space="preserve">Published online by RTU Press, </w:t>
    </w:r>
    <w:hyperlink r:id="rId2" w:history="1">
      <w:r w:rsidRPr="00416636">
        <w:rPr>
          <w:rStyle w:val="Hyperlink"/>
          <w:sz w:val="20"/>
        </w:rPr>
        <w:t>https://csimq-journals.rtu.lv</w:t>
      </w:r>
    </w:hyperlink>
  </w:p>
  <w:p w:rsidR="00A9498E" w:rsidRPr="00961ED2" w:rsidRDefault="00A9498E" w:rsidP="00A9498E">
    <w:pPr>
      <w:pStyle w:val="Header"/>
      <w:ind w:left="142"/>
      <w:jc w:val="left"/>
      <w:rPr>
        <w:sz w:val="20"/>
      </w:rPr>
    </w:pPr>
    <w:r w:rsidRPr="001328CA">
      <w:rPr>
        <w:sz w:val="20"/>
      </w:rPr>
      <w:t>http</w:t>
    </w:r>
    <w:r>
      <w:rPr>
        <w:sz w:val="20"/>
      </w:rPr>
      <w:t>s</w:t>
    </w:r>
    <w:r w:rsidRPr="001328CA">
      <w:rPr>
        <w:sz w:val="20"/>
      </w:rPr>
      <w:t>://doi.org/</w:t>
    </w:r>
    <w:r>
      <w:rPr>
        <w:sz w:val="20"/>
      </w:rPr>
      <w:t>10.7250/csimq.201</w:t>
    </w:r>
    <w:r w:rsidR="003E3774">
      <w:rPr>
        <w:sz w:val="20"/>
        <w:lang w:val="lv-LV"/>
      </w:rPr>
      <w:t>7</w:t>
    </w:r>
    <w:r w:rsidR="00DD5EBE">
      <w:rPr>
        <w:sz w:val="20"/>
      </w:rPr>
      <w:t>-</w:t>
    </w:r>
    <w:proofErr w:type="spellStart"/>
    <w:r w:rsidR="00DD5EBE">
      <w:rPr>
        <w:sz w:val="20"/>
      </w:rPr>
      <w:t>xx</w:t>
    </w:r>
    <w:r>
      <w:rPr>
        <w:sz w:val="20"/>
      </w:rPr>
      <w:t>.</w:t>
    </w:r>
    <w:r w:rsidR="00DD5EBE">
      <w:rPr>
        <w:sz w:val="20"/>
      </w:rPr>
      <w:t>xx</w:t>
    </w:r>
    <w:proofErr w:type="spellEnd"/>
  </w:p>
  <w:p w:rsidR="004C785E" w:rsidRPr="00A9498E" w:rsidRDefault="00A9498E" w:rsidP="00A9498E">
    <w:pPr>
      <w:pStyle w:val="Header"/>
      <w:pBdr>
        <w:bottom w:val="single" w:sz="36" w:space="1" w:color="F79D53"/>
      </w:pBdr>
      <w:ind w:left="142"/>
      <w:jc w:val="left"/>
      <w:rPr>
        <w:sz w:val="20"/>
      </w:rPr>
    </w:pPr>
    <w:r>
      <w:rPr>
        <w:sz w:val="20"/>
      </w:rPr>
      <w:t>ISSN: 2255-9922 online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7pt;height:7pt" o:bullet="t">
        <v:imagedata r:id="rId1" o:title="BD14982_"/>
      </v:shape>
    </w:pict>
  </w:numPicBullet>
  <w:abstractNum w:abstractNumId="0">
    <w:nsid w:val="FFFFFF88"/>
    <w:multiLevelType w:val="singleLevel"/>
    <w:tmpl w:val="E8D26E8E"/>
    <w:lvl w:ilvl="0">
      <w:start w:val="1"/>
      <w:numFmt w:val="decimal"/>
      <w:pStyle w:val="ListNumber"/>
      <w:lvlText w:val="%1."/>
      <w:lvlJc w:val="left"/>
      <w:pPr>
        <w:tabs>
          <w:tab w:val="num" w:pos="227"/>
        </w:tabs>
        <w:ind w:left="227" w:hanging="227"/>
      </w:pPr>
      <w:rPr>
        <w:rFonts w:hint="default"/>
      </w:rPr>
    </w:lvl>
  </w:abstractNum>
  <w:abstractNum w:abstractNumId="1">
    <w:nsid w:val="FFFFFF89"/>
    <w:multiLevelType w:val="singleLevel"/>
    <w:tmpl w:val="29B450C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F347EA4"/>
    <w:multiLevelType w:val="hybridMultilevel"/>
    <w:tmpl w:val="763A23FA"/>
    <w:lvl w:ilvl="0" w:tplc="0409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3">
    <w:nsid w:val="118B32E5"/>
    <w:multiLevelType w:val="multilevel"/>
    <w:tmpl w:val="B706E490"/>
    <w:lvl w:ilvl="0">
      <w:start w:val="1"/>
      <w:numFmt w:val="decimal"/>
      <w:pStyle w:val="numitem"/>
      <w:lvlText w:val="%1."/>
      <w:lvlJc w:val="right"/>
      <w:pPr>
        <w:tabs>
          <w:tab w:val="num" w:pos="0"/>
        </w:tabs>
        <w:ind w:left="227" w:hanging="57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510"/>
        </w:tabs>
        <w:ind w:left="510" w:hanging="283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851"/>
        </w:tabs>
        <w:ind w:left="851" w:hanging="341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191"/>
        </w:tabs>
        <w:ind w:left="1191" w:hanging="34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74"/>
        </w:tabs>
        <w:ind w:left="1474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14"/>
        </w:tabs>
        <w:ind w:left="1814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55"/>
        </w:tabs>
        <w:ind w:left="2155" w:hanging="34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81"/>
        </w:tabs>
        <w:ind w:left="2381" w:hanging="226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22"/>
        </w:tabs>
        <w:ind w:left="2722" w:hanging="341"/>
      </w:pPr>
      <w:rPr>
        <w:rFonts w:hint="default"/>
      </w:rPr>
    </w:lvl>
  </w:abstractNum>
  <w:abstractNum w:abstractNumId="4">
    <w:nsid w:val="13427040"/>
    <w:multiLevelType w:val="hybridMultilevel"/>
    <w:tmpl w:val="20C0CAA8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5">
    <w:nsid w:val="1A3F118D"/>
    <w:multiLevelType w:val="hybridMultilevel"/>
    <w:tmpl w:val="FB7095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397F84"/>
    <w:multiLevelType w:val="multilevel"/>
    <w:tmpl w:val="77162394"/>
    <w:styleLink w:val="itemization1"/>
    <w:lvl w:ilvl="0">
      <w:start w:val="1"/>
      <w:numFmt w:val="bullet"/>
      <w:pStyle w:val="bulletitem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─"/>
      <w:lvlJc w:val="left"/>
      <w:pPr>
        <w:tabs>
          <w:tab w:val="num" w:pos="454"/>
        </w:tabs>
        <w:ind w:left="454" w:hanging="227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907"/>
        </w:tabs>
        <w:ind w:left="907" w:hanging="227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tabs>
          <w:tab w:val="num" w:pos="1134"/>
        </w:tabs>
        <w:ind w:left="1134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1361"/>
        </w:tabs>
        <w:ind w:left="1361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1588"/>
        </w:tabs>
        <w:ind w:left="1588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814"/>
        </w:tabs>
        <w:ind w:left="1814" w:hanging="226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2041"/>
        </w:tabs>
        <w:ind w:left="2041" w:hanging="227"/>
      </w:pPr>
      <w:rPr>
        <w:rFonts w:ascii="Wingdings" w:hAnsi="Wingdings" w:hint="default"/>
      </w:rPr>
    </w:lvl>
  </w:abstractNum>
  <w:abstractNum w:abstractNumId="7">
    <w:nsid w:val="305B62D7"/>
    <w:multiLevelType w:val="hybridMultilevel"/>
    <w:tmpl w:val="2C94A6F0"/>
    <w:lvl w:ilvl="0" w:tplc="0409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8">
    <w:nsid w:val="3A50451D"/>
    <w:multiLevelType w:val="hybridMultilevel"/>
    <w:tmpl w:val="77D0D998"/>
    <w:lvl w:ilvl="0" w:tplc="9FAC0AD8">
      <w:start w:val="1"/>
      <w:numFmt w:val="decimal"/>
      <w:lvlText w:val="[%1]"/>
      <w:lvlJc w:val="left"/>
      <w:pPr>
        <w:ind w:left="709" w:hanging="360"/>
      </w:pPr>
      <w:rPr>
        <w:rFonts w:ascii="Times New Roman" w:hAnsi="Times New Roman" w:hint="default"/>
        <w:sz w:val="20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9F0F08"/>
    <w:multiLevelType w:val="hybridMultilevel"/>
    <w:tmpl w:val="BAE69190"/>
    <w:lvl w:ilvl="0" w:tplc="0409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0">
    <w:nsid w:val="606549CA"/>
    <w:multiLevelType w:val="hybridMultilevel"/>
    <w:tmpl w:val="FE26B500"/>
    <w:lvl w:ilvl="0" w:tplc="0409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1">
    <w:nsid w:val="6F404C9F"/>
    <w:multiLevelType w:val="multilevel"/>
    <w:tmpl w:val="BEDA5F46"/>
    <w:styleLink w:val="itemization2"/>
    <w:lvl w:ilvl="0">
      <w:start w:val="1"/>
      <w:numFmt w:val="bullet"/>
      <w:pStyle w:val="dashitem"/>
      <w:lvlText w:val="─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○"/>
      <w:lvlJc w:val="left"/>
      <w:pPr>
        <w:tabs>
          <w:tab w:val="num" w:pos="680"/>
        </w:tabs>
        <w:ind w:left="680" w:hanging="226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■"/>
      <w:lvlJc w:val="left"/>
      <w:pPr>
        <w:tabs>
          <w:tab w:val="num" w:pos="907"/>
        </w:tabs>
        <w:ind w:left="907" w:hanging="22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○"/>
      <w:lvlJc w:val="left"/>
      <w:pPr>
        <w:tabs>
          <w:tab w:val="num" w:pos="1134"/>
        </w:tabs>
        <w:ind w:left="1134" w:hanging="227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■"/>
      <w:lvlJc w:val="left"/>
      <w:pPr>
        <w:tabs>
          <w:tab w:val="num" w:pos="1361"/>
        </w:tabs>
        <w:ind w:left="1361" w:hanging="227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1588"/>
        </w:tabs>
        <w:ind w:left="1588" w:hanging="227"/>
      </w:pPr>
      <w:rPr>
        <w:rFonts w:ascii="Symbol" w:hAnsi="Symbol" w:hint="default"/>
      </w:rPr>
    </w:lvl>
    <w:lvl w:ilvl="7">
      <w:start w:val="1"/>
      <w:numFmt w:val="bullet"/>
      <w:lvlText w:val="○"/>
      <w:lvlJc w:val="left"/>
      <w:pPr>
        <w:tabs>
          <w:tab w:val="num" w:pos="1814"/>
        </w:tabs>
        <w:ind w:left="1814" w:hanging="226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■"/>
      <w:lvlJc w:val="left"/>
      <w:pPr>
        <w:tabs>
          <w:tab w:val="num" w:pos="2041"/>
        </w:tabs>
        <w:ind w:left="2041" w:hanging="227"/>
      </w:pPr>
      <w:rPr>
        <w:rFonts w:ascii="Times New Roman" w:hAnsi="Times New Roman" w:cs="Times New Roman" w:hint="default"/>
      </w:rPr>
    </w:lvl>
  </w:abstractNum>
  <w:abstractNum w:abstractNumId="12">
    <w:nsid w:val="6FF148D2"/>
    <w:multiLevelType w:val="hybridMultilevel"/>
    <w:tmpl w:val="E9060D68"/>
    <w:lvl w:ilvl="0" w:tplc="58B46E5A">
      <w:start w:val="1"/>
      <w:numFmt w:val="bullet"/>
      <w:pStyle w:val="ColorfulShading-Accent31"/>
      <w:lvlText w:val=""/>
      <w:lvlPicBulletId w:val="0"/>
      <w:lvlJc w:val="left"/>
      <w:pPr>
        <w:ind w:left="172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13">
    <w:nsid w:val="7738779A"/>
    <w:multiLevelType w:val="multilevel"/>
    <w:tmpl w:val="77EC1FB2"/>
    <w:styleLink w:val="headings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64"/>
        </w:tabs>
        <w:ind w:left="964" w:hanging="964"/>
      </w:pPr>
      <w:rPr>
        <w:rFonts w:ascii="Times New Roman" w:hAnsi="Times New Roman" w:hint="default"/>
        <w:b w:val="0"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774273D8"/>
    <w:multiLevelType w:val="hybridMultilevel"/>
    <w:tmpl w:val="FF02A80A"/>
    <w:lvl w:ilvl="0" w:tplc="0409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5">
    <w:nsid w:val="7B274BC8"/>
    <w:multiLevelType w:val="multilevel"/>
    <w:tmpl w:val="ECECD2E8"/>
    <w:styleLink w:val="arabnumitem"/>
    <w:lvl w:ilvl="0">
      <w:start w:val="1"/>
      <w:numFmt w:val="decimal"/>
      <w:lvlText w:val="%1."/>
      <w:lvlJc w:val="right"/>
      <w:pPr>
        <w:tabs>
          <w:tab w:val="num" w:pos="0"/>
        </w:tabs>
        <w:ind w:left="227" w:hanging="57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510"/>
        </w:tabs>
        <w:ind w:left="510" w:hanging="283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851"/>
        </w:tabs>
        <w:ind w:left="851" w:hanging="341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191"/>
        </w:tabs>
        <w:ind w:left="1191" w:hanging="34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74"/>
        </w:tabs>
        <w:ind w:left="1474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14"/>
        </w:tabs>
        <w:ind w:left="1814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55"/>
        </w:tabs>
        <w:ind w:left="2155" w:hanging="34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81"/>
        </w:tabs>
        <w:ind w:left="2381" w:hanging="226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22"/>
        </w:tabs>
        <w:ind w:left="2722" w:hanging="341"/>
      </w:pPr>
      <w:rPr>
        <w:rFonts w:hint="default"/>
      </w:rPr>
    </w:lvl>
  </w:abstractNum>
  <w:abstractNum w:abstractNumId="16">
    <w:nsid w:val="7D9521C8"/>
    <w:multiLevelType w:val="multilevel"/>
    <w:tmpl w:val="9D1A6264"/>
    <w:styleLink w:val="referencelist"/>
    <w:lvl w:ilvl="0">
      <w:start w:val="1"/>
      <w:numFmt w:val="decimal"/>
      <w:pStyle w:val="referenceitem"/>
      <w:lvlText w:val="%1."/>
      <w:lvlJc w:val="right"/>
      <w:pPr>
        <w:tabs>
          <w:tab w:val="num" w:pos="341"/>
        </w:tabs>
        <w:ind w:left="341" w:hanging="11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  <w:rPr>
        <w:rFonts w:hint="default"/>
      </w:rPr>
    </w:lvl>
  </w:abstractNum>
  <w:num w:numId="1">
    <w:abstractNumId w:val="15"/>
  </w:num>
  <w:num w:numId="2">
    <w:abstractNumId w:val="13"/>
  </w:num>
  <w:num w:numId="3">
    <w:abstractNumId w:val="16"/>
  </w:num>
  <w:num w:numId="4">
    <w:abstractNumId w:val="1"/>
  </w:num>
  <w:num w:numId="5">
    <w:abstractNumId w:val="0"/>
  </w:num>
  <w:num w:numId="6">
    <w:abstractNumId w:val="6"/>
  </w:num>
  <w:num w:numId="7">
    <w:abstractNumId w:val="11"/>
  </w:num>
  <w:num w:numId="8">
    <w:abstractNumId w:val="3"/>
  </w:num>
  <w:num w:numId="9">
    <w:abstractNumId w:val="12"/>
  </w:num>
  <w:num w:numId="10">
    <w:abstractNumId w:val="8"/>
  </w:num>
  <w:num w:numId="11">
    <w:abstractNumId w:val="2"/>
  </w:num>
  <w:num w:numId="12">
    <w:abstractNumId w:val="10"/>
  </w:num>
  <w:num w:numId="13">
    <w:abstractNumId w:val="5"/>
  </w:num>
  <w:num w:numId="14">
    <w:abstractNumId w:val="14"/>
  </w:num>
  <w:num w:numId="15">
    <w:abstractNumId w:val="4"/>
  </w:num>
  <w:num w:numId="16">
    <w:abstractNumId w:val="9"/>
  </w:num>
  <w:num w:numId="17">
    <w:abstractNumId w:val="7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proofState w:spelling="clean"/>
  <w:attachedTemplate r:id="rId1"/>
  <w:defaultTabStop w:val="720"/>
  <w:drawingGridHorizontalSpacing w:val="100"/>
  <w:displayHorizontalDrawingGridEvery w:val="2"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30594"/>
    <w:rsid w:val="000025C8"/>
    <w:rsid w:val="00004A60"/>
    <w:rsid w:val="00010664"/>
    <w:rsid w:val="00011A65"/>
    <w:rsid w:val="00013078"/>
    <w:rsid w:val="00013BF9"/>
    <w:rsid w:val="00013DB4"/>
    <w:rsid w:val="00023221"/>
    <w:rsid w:val="00043630"/>
    <w:rsid w:val="000436B8"/>
    <w:rsid w:val="00043F3B"/>
    <w:rsid w:val="00045844"/>
    <w:rsid w:val="00047796"/>
    <w:rsid w:val="000507B7"/>
    <w:rsid w:val="000512F1"/>
    <w:rsid w:val="0005406F"/>
    <w:rsid w:val="0005407E"/>
    <w:rsid w:val="000541F5"/>
    <w:rsid w:val="0006315E"/>
    <w:rsid w:val="00070744"/>
    <w:rsid w:val="00073946"/>
    <w:rsid w:val="00080423"/>
    <w:rsid w:val="00081013"/>
    <w:rsid w:val="00082691"/>
    <w:rsid w:val="00084969"/>
    <w:rsid w:val="00085B2B"/>
    <w:rsid w:val="000918E3"/>
    <w:rsid w:val="00091A74"/>
    <w:rsid w:val="00093E09"/>
    <w:rsid w:val="000955A2"/>
    <w:rsid w:val="0009767D"/>
    <w:rsid w:val="000A751D"/>
    <w:rsid w:val="000B2399"/>
    <w:rsid w:val="000B2A27"/>
    <w:rsid w:val="000B2D96"/>
    <w:rsid w:val="000B3A1D"/>
    <w:rsid w:val="000C2F5B"/>
    <w:rsid w:val="000C4ACD"/>
    <w:rsid w:val="000C7651"/>
    <w:rsid w:val="000C76BC"/>
    <w:rsid w:val="000D1BA8"/>
    <w:rsid w:val="000E0E66"/>
    <w:rsid w:val="000E1B10"/>
    <w:rsid w:val="000E616E"/>
    <w:rsid w:val="000E6186"/>
    <w:rsid w:val="000F1354"/>
    <w:rsid w:val="000F1949"/>
    <w:rsid w:val="00103964"/>
    <w:rsid w:val="001059F4"/>
    <w:rsid w:val="0011665D"/>
    <w:rsid w:val="0012485A"/>
    <w:rsid w:val="00125F8A"/>
    <w:rsid w:val="00126B55"/>
    <w:rsid w:val="00130CEE"/>
    <w:rsid w:val="001328CA"/>
    <w:rsid w:val="00133968"/>
    <w:rsid w:val="00136435"/>
    <w:rsid w:val="001378F7"/>
    <w:rsid w:val="00142BAD"/>
    <w:rsid w:val="00142DA1"/>
    <w:rsid w:val="00144797"/>
    <w:rsid w:val="00145032"/>
    <w:rsid w:val="00146DC1"/>
    <w:rsid w:val="00147C8F"/>
    <w:rsid w:val="00150E77"/>
    <w:rsid w:val="00151AA1"/>
    <w:rsid w:val="001531B9"/>
    <w:rsid w:val="00153817"/>
    <w:rsid w:val="00161016"/>
    <w:rsid w:val="0016307A"/>
    <w:rsid w:val="00164849"/>
    <w:rsid w:val="00166279"/>
    <w:rsid w:val="001663AD"/>
    <w:rsid w:val="001709A0"/>
    <w:rsid w:val="00170D33"/>
    <w:rsid w:val="00180B7A"/>
    <w:rsid w:val="00181FE2"/>
    <w:rsid w:val="00182BEB"/>
    <w:rsid w:val="00184831"/>
    <w:rsid w:val="00186F55"/>
    <w:rsid w:val="001939A1"/>
    <w:rsid w:val="001955F1"/>
    <w:rsid w:val="001A0040"/>
    <w:rsid w:val="001A23A1"/>
    <w:rsid w:val="001A2A20"/>
    <w:rsid w:val="001B529E"/>
    <w:rsid w:val="001B7352"/>
    <w:rsid w:val="001C35EA"/>
    <w:rsid w:val="001D2756"/>
    <w:rsid w:val="001D3F15"/>
    <w:rsid w:val="001D75CA"/>
    <w:rsid w:val="001E0453"/>
    <w:rsid w:val="001E2A85"/>
    <w:rsid w:val="001E3E5B"/>
    <w:rsid w:val="001E5550"/>
    <w:rsid w:val="001E765E"/>
    <w:rsid w:val="001F1486"/>
    <w:rsid w:val="001F3CD0"/>
    <w:rsid w:val="001F4415"/>
    <w:rsid w:val="001F544E"/>
    <w:rsid w:val="00202C55"/>
    <w:rsid w:val="002037C3"/>
    <w:rsid w:val="00204AB0"/>
    <w:rsid w:val="00206B9F"/>
    <w:rsid w:val="00211807"/>
    <w:rsid w:val="00223883"/>
    <w:rsid w:val="00227C2B"/>
    <w:rsid w:val="002302F3"/>
    <w:rsid w:val="002310CF"/>
    <w:rsid w:val="0024047A"/>
    <w:rsid w:val="002420B0"/>
    <w:rsid w:val="002424C3"/>
    <w:rsid w:val="0024264B"/>
    <w:rsid w:val="002460B9"/>
    <w:rsid w:val="00252543"/>
    <w:rsid w:val="00253D31"/>
    <w:rsid w:val="0025460E"/>
    <w:rsid w:val="00260D56"/>
    <w:rsid w:val="002624C0"/>
    <w:rsid w:val="00263E95"/>
    <w:rsid w:val="002640C9"/>
    <w:rsid w:val="00264588"/>
    <w:rsid w:val="002648B0"/>
    <w:rsid w:val="00265004"/>
    <w:rsid w:val="00281912"/>
    <w:rsid w:val="00286539"/>
    <w:rsid w:val="00290F09"/>
    <w:rsid w:val="00292F72"/>
    <w:rsid w:val="0029647A"/>
    <w:rsid w:val="002A0A16"/>
    <w:rsid w:val="002A4D90"/>
    <w:rsid w:val="002A52FA"/>
    <w:rsid w:val="002A7764"/>
    <w:rsid w:val="002B2F4A"/>
    <w:rsid w:val="002B351E"/>
    <w:rsid w:val="002B49FD"/>
    <w:rsid w:val="002B766A"/>
    <w:rsid w:val="002C05BB"/>
    <w:rsid w:val="002C1E44"/>
    <w:rsid w:val="002C31F0"/>
    <w:rsid w:val="002D17F0"/>
    <w:rsid w:val="002D37DC"/>
    <w:rsid w:val="002D6BEF"/>
    <w:rsid w:val="002E0AD5"/>
    <w:rsid w:val="002E1112"/>
    <w:rsid w:val="002E21DA"/>
    <w:rsid w:val="002E4AD5"/>
    <w:rsid w:val="002F0806"/>
    <w:rsid w:val="002F091F"/>
    <w:rsid w:val="002F245C"/>
    <w:rsid w:val="002F3102"/>
    <w:rsid w:val="002F3787"/>
    <w:rsid w:val="002F7694"/>
    <w:rsid w:val="0030253E"/>
    <w:rsid w:val="00302890"/>
    <w:rsid w:val="0030479C"/>
    <w:rsid w:val="00304831"/>
    <w:rsid w:val="00305BAE"/>
    <w:rsid w:val="00306F31"/>
    <w:rsid w:val="00313053"/>
    <w:rsid w:val="003154D1"/>
    <w:rsid w:val="00316088"/>
    <w:rsid w:val="00321B02"/>
    <w:rsid w:val="0032523C"/>
    <w:rsid w:val="00327C46"/>
    <w:rsid w:val="003303CD"/>
    <w:rsid w:val="00333072"/>
    <w:rsid w:val="00333753"/>
    <w:rsid w:val="00334437"/>
    <w:rsid w:val="003377D1"/>
    <w:rsid w:val="003401A7"/>
    <w:rsid w:val="00340384"/>
    <w:rsid w:val="00341784"/>
    <w:rsid w:val="003463A3"/>
    <w:rsid w:val="00350505"/>
    <w:rsid w:val="00356D6D"/>
    <w:rsid w:val="00366924"/>
    <w:rsid w:val="003716DB"/>
    <w:rsid w:val="003727F1"/>
    <w:rsid w:val="00373E23"/>
    <w:rsid w:val="00375769"/>
    <w:rsid w:val="003770E8"/>
    <w:rsid w:val="00380E11"/>
    <w:rsid w:val="00380EE4"/>
    <w:rsid w:val="00383676"/>
    <w:rsid w:val="00383D78"/>
    <w:rsid w:val="00386FD0"/>
    <w:rsid w:val="00391846"/>
    <w:rsid w:val="00391DA8"/>
    <w:rsid w:val="003925C1"/>
    <w:rsid w:val="00393834"/>
    <w:rsid w:val="003957DD"/>
    <w:rsid w:val="00396FC8"/>
    <w:rsid w:val="003A2BC9"/>
    <w:rsid w:val="003A417B"/>
    <w:rsid w:val="003A69DC"/>
    <w:rsid w:val="003B2DC4"/>
    <w:rsid w:val="003B57A8"/>
    <w:rsid w:val="003C29C9"/>
    <w:rsid w:val="003C7D4F"/>
    <w:rsid w:val="003D0091"/>
    <w:rsid w:val="003D19AA"/>
    <w:rsid w:val="003D36AB"/>
    <w:rsid w:val="003D4822"/>
    <w:rsid w:val="003D5C97"/>
    <w:rsid w:val="003D5FE9"/>
    <w:rsid w:val="003D6BB3"/>
    <w:rsid w:val="003E142E"/>
    <w:rsid w:val="003E2115"/>
    <w:rsid w:val="003E3774"/>
    <w:rsid w:val="003E6357"/>
    <w:rsid w:val="003F037F"/>
    <w:rsid w:val="003F1D37"/>
    <w:rsid w:val="003F3BC5"/>
    <w:rsid w:val="003F61DD"/>
    <w:rsid w:val="003F7410"/>
    <w:rsid w:val="003F774B"/>
    <w:rsid w:val="003F7E2D"/>
    <w:rsid w:val="00400063"/>
    <w:rsid w:val="004005AB"/>
    <w:rsid w:val="004016F2"/>
    <w:rsid w:val="00413DB4"/>
    <w:rsid w:val="004150E7"/>
    <w:rsid w:val="004152AF"/>
    <w:rsid w:val="00416636"/>
    <w:rsid w:val="00420FA0"/>
    <w:rsid w:val="00427C5C"/>
    <w:rsid w:val="00430589"/>
    <w:rsid w:val="00430912"/>
    <w:rsid w:val="004357E8"/>
    <w:rsid w:val="004443DC"/>
    <w:rsid w:val="00447C93"/>
    <w:rsid w:val="00447D8E"/>
    <w:rsid w:val="00450841"/>
    <w:rsid w:val="00450859"/>
    <w:rsid w:val="00452B2E"/>
    <w:rsid w:val="00453C93"/>
    <w:rsid w:val="00454357"/>
    <w:rsid w:val="00454864"/>
    <w:rsid w:val="00460EFC"/>
    <w:rsid w:val="00464DF0"/>
    <w:rsid w:val="00471368"/>
    <w:rsid w:val="00472B2E"/>
    <w:rsid w:val="004756B9"/>
    <w:rsid w:val="00477F11"/>
    <w:rsid w:val="004801BD"/>
    <w:rsid w:val="00483D17"/>
    <w:rsid w:val="00485953"/>
    <w:rsid w:val="004865F1"/>
    <w:rsid w:val="00490149"/>
    <w:rsid w:val="00491482"/>
    <w:rsid w:val="00495F0C"/>
    <w:rsid w:val="00496141"/>
    <w:rsid w:val="00496D8B"/>
    <w:rsid w:val="00497E72"/>
    <w:rsid w:val="004A1235"/>
    <w:rsid w:val="004A2FA8"/>
    <w:rsid w:val="004A54E2"/>
    <w:rsid w:val="004A6DFC"/>
    <w:rsid w:val="004B0236"/>
    <w:rsid w:val="004B1F4A"/>
    <w:rsid w:val="004B3F89"/>
    <w:rsid w:val="004B4709"/>
    <w:rsid w:val="004B5C0A"/>
    <w:rsid w:val="004C2BCB"/>
    <w:rsid w:val="004C572A"/>
    <w:rsid w:val="004C632E"/>
    <w:rsid w:val="004C7589"/>
    <w:rsid w:val="004C7609"/>
    <w:rsid w:val="004C785E"/>
    <w:rsid w:val="004D0339"/>
    <w:rsid w:val="004D57DC"/>
    <w:rsid w:val="004D6682"/>
    <w:rsid w:val="004D714D"/>
    <w:rsid w:val="004E2CAE"/>
    <w:rsid w:val="004E6D3C"/>
    <w:rsid w:val="004F3050"/>
    <w:rsid w:val="004F40A1"/>
    <w:rsid w:val="004F421A"/>
    <w:rsid w:val="004F5D50"/>
    <w:rsid w:val="00501977"/>
    <w:rsid w:val="00502080"/>
    <w:rsid w:val="005034ED"/>
    <w:rsid w:val="005079BF"/>
    <w:rsid w:val="00512C24"/>
    <w:rsid w:val="0051316C"/>
    <w:rsid w:val="00521365"/>
    <w:rsid w:val="00523AE4"/>
    <w:rsid w:val="00530265"/>
    <w:rsid w:val="00530E34"/>
    <w:rsid w:val="00531F4C"/>
    <w:rsid w:val="00532136"/>
    <w:rsid w:val="0053232D"/>
    <w:rsid w:val="00537BD6"/>
    <w:rsid w:val="0054388F"/>
    <w:rsid w:val="00552E5F"/>
    <w:rsid w:val="005613BC"/>
    <w:rsid w:val="00565AEC"/>
    <w:rsid w:val="00565EE1"/>
    <w:rsid w:val="00572BAC"/>
    <w:rsid w:val="00573910"/>
    <w:rsid w:val="0057458E"/>
    <w:rsid w:val="00580183"/>
    <w:rsid w:val="005832C5"/>
    <w:rsid w:val="0058547B"/>
    <w:rsid w:val="0059202E"/>
    <w:rsid w:val="005A3548"/>
    <w:rsid w:val="005A460A"/>
    <w:rsid w:val="005A5A91"/>
    <w:rsid w:val="005A7558"/>
    <w:rsid w:val="005B00FE"/>
    <w:rsid w:val="005B065C"/>
    <w:rsid w:val="005B0BEE"/>
    <w:rsid w:val="005B24C8"/>
    <w:rsid w:val="005B3126"/>
    <w:rsid w:val="005B3DCC"/>
    <w:rsid w:val="005B64C6"/>
    <w:rsid w:val="005B6F8A"/>
    <w:rsid w:val="005B7A65"/>
    <w:rsid w:val="005C5EF2"/>
    <w:rsid w:val="005D6A94"/>
    <w:rsid w:val="005E0BC5"/>
    <w:rsid w:val="005E0FEE"/>
    <w:rsid w:val="005E142B"/>
    <w:rsid w:val="005E2384"/>
    <w:rsid w:val="005E48D5"/>
    <w:rsid w:val="005E7518"/>
    <w:rsid w:val="005F000F"/>
    <w:rsid w:val="005F15F5"/>
    <w:rsid w:val="005F4C1B"/>
    <w:rsid w:val="005F4C28"/>
    <w:rsid w:val="005F7107"/>
    <w:rsid w:val="006035F6"/>
    <w:rsid w:val="0060411F"/>
    <w:rsid w:val="00613531"/>
    <w:rsid w:val="00613B4A"/>
    <w:rsid w:val="006143BF"/>
    <w:rsid w:val="006154CE"/>
    <w:rsid w:val="00617E9B"/>
    <w:rsid w:val="006261EE"/>
    <w:rsid w:val="0063123A"/>
    <w:rsid w:val="00632A58"/>
    <w:rsid w:val="006405D7"/>
    <w:rsid w:val="006413B6"/>
    <w:rsid w:val="006449ED"/>
    <w:rsid w:val="00646C47"/>
    <w:rsid w:val="0064723E"/>
    <w:rsid w:val="0065307E"/>
    <w:rsid w:val="00653A4A"/>
    <w:rsid w:val="00656FDA"/>
    <w:rsid w:val="00663EE1"/>
    <w:rsid w:val="0066429A"/>
    <w:rsid w:val="00665FD2"/>
    <w:rsid w:val="00666DA0"/>
    <w:rsid w:val="00673541"/>
    <w:rsid w:val="0067613D"/>
    <w:rsid w:val="00677133"/>
    <w:rsid w:val="00680EF5"/>
    <w:rsid w:val="0068301D"/>
    <w:rsid w:val="00690217"/>
    <w:rsid w:val="006951F5"/>
    <w:rsid w:val="00695EBF"/>
    <w:rsid w:val="006B36E1"/>
    <w:rsid w:val="006C5A0F"/>
    <w:rsid w:val="006C7265"/>
    <w:rsid w:val="006C72DB"/>
    <w:rsid w:val="006D4331"/>
    <w:rsid w:val="006D491E"/>
    <w:rsid w:val="006D6BC1"/>
    <w:rsid w:val="006E02BA"/>
    <w:rsid w:val="006E447A"/>
    <w:rsid w:val="006E63E8"/>
    <w:rsid w:val="006F2652"/>
    <w:rsid w:val="006F3EFA"/>
    <w:rsid w:val="006F4E1F"/>
    <w:rsid w:val="006F5118"/>
    <w:rsid w:val="00701DE7"/>
    <w:rsid w:val="007031E0"/>
    <w:rsid w:val="00710DF8"/>
    <w:rsid w:val="00711998"/>
    <w:rsid w:val="007150DE"/>
    <w:rsid w:val="0071750D"/>
    <w:rsid w:val="00722CDA"/>
    <w:rsid w:val="007236D8"/>
    <w:rsid w:val="007250C3"/>
    <w:rsid w:val="007269D4"/>
    <w:rsid w:val="007306E2"/>
    <w:rsid w:val="0073077B"/>
    <w:rsid w:val="00730ACB"/>
    <w:rsid w:val="00731321"/>
    <w:rsid w:val="00732A01"/>
    <w:rsid w:val="00735BA6"/>
    <w:rsid w:val="00742691"/>
    <w:rsid w:val="00742E29"/>
    <w:rsid w:val="00743B41"/>
    <w:rsid w:val="0074598D"/>
    <w:rsid w:val="00746EF8"/>
    <w:rsid w:val="0074758D"/>
    <w:rsid w:val="00752366"/>
    <w:rsid w:val="00760460"/>
    <w:rsid w:val="00762AA5"/>
    <w:rsid w:val="00766030"/>
    <w:rsid w:val="00766585"/>
    <w:rsid w:val="007709F8"/>
    <w:rsid w:val="00771154"/>
    <w:rsid w:val="0078791A"/>
    <w:rsid w:val="00790767"/>
    <w:rsid w:val="00793AF1"/>
    <w:rsid w:val="007953D1"/>
    <w:rsid w:val="0079611F"/>
    <w:rsid w:val="00797FFA"/>
    <w:rsid w:val="007A0B48"/>
    <w:rsid w:val="007A7B0B"/>
    <w:rsid w:val="007B2970"/>
    <w:rsid w:val="007B4A14"/>
    <w:rsid w:val="007B590D"/>
    <w:rsid w:val="007B636F"/>
    <w:rsid w:val="007B6E32"/>
    <w:rsid w:val="007C4500"/>
    <w:rsid w:val="007C52DE"/>
    <w:rsid w:val="007D2715"/>
    <w:rsid w:val="007D29D6"/>
    <w:rsid w:val="007D30DF"/>
    <w:rsid w:val="007D32D1"/>
    <w:rsid w:val="007D63BF"/>
    <w:rsid w:val="007D6661"/>
    <w:rsid w:val="007E4C6A"/>
    <w:rsid w:val="007F4E34"/>
    <w:rsid w:val="007F6186"/>
    <w:rsid w:val="007F7AD0"/>
    <w:rsid w:val="00811A5F"/>
    <w:rsid w:val="00813995"/>
    <w:rsid w:val="008144D6"/>
    <w:rsid w:val="008156CB"/>
    <w:rsid w:val="00822763"/>
    <w:rsid w:val="008229E3"/>
    <w:rsid w:val="008256BE"/>
    <w:rsid w:val="00825971"/>
    <w:rsid w:val="00834631"/>
    <w:rsid w:val="00834AF5"/>
    <w:rsid w:val="00836652"/>
    <w:rsid w:val="008427E6"/>
    <w:rsid w:val="00846190"/>
    <w:rsid w:val="008466C6"/>
    <w:rsid w:val="008477C7"/>
    <w:rsid w:val="008527B3"/>
    <w:rsid w:val="00853F69"/>
    <w:rsid w:val="008610DD"/>
    <w:rsid w:val="00862768"/>
    <w:rsid w:val="00862E37"/>
    <w:rsid w:val="00863D3E"/>
    <w:rsid w:val="008722CE"/>
    <w:rsid w:val="008743C2"/>
    <w:rsid w:val="00875EF2"/>
    <w:rsid w:val="00875FB3"/>
    <w:rsid w:val="008806F1"/>
    <w:rsid w:val="00886394"/>
    <w:rsid w:val="0088707D"/>
    <w:rsid w:val="00887F2A"/>
    <w:rsid w:val="008901CF"/>
    <w:rsid w:val="008A2814"/>
    <w:rsid w:val="008A4683"/>
    <w:rsid w:val="008A7823"/>
    <w:rsid w:val="008B038A"/>
    <w:rsid w:val="008B1F87"/>
    <w:rsid w:val="008B4926"/>
    <w:rsid w:val="008C0FE7"/>
    <w:rsid w:val="008C39D9"/>
    <w:rsid w:val="008C4308"/>
    <w:rsid w:val="008C5970"/>
    <w:rsid w:val="008D6691"/>
    <w:rsid w:val="008D7A60"/>
    <w:rsid w:val="008E213E"/>
    <w:rsid w:val="008E22DD"/>
    <w:rsid w:val="008F01FE"/>
    <w:rsid w:val="008F3E9C"/>
    <w:rsid w:val="008F62F8"/>
    <w:rsid w:val="008F743F"/>
    <w:rsid w:val="009045CC"/>
    <w:rsid w:val="00906CAF"/>
    <w:rsid w:val="009076AA"/>
    <w:rsid w:val="00912D72"/>
    <w:rsid w:val="00913F13"/>
    <w:rsid w:val="009152D8"/>
    <w:rsid w:val="009162FB"/>
    <w:rsid w:val="00916F2F"/>
    <w:rsid w:val="00920047"/>
    <w:rsid w:val="00921D01"/>
    <w:rsid w:val="00923F0D"/>
    <w:rsid w:val="00925A70"/>
    <w:rsid w:val="0092722D"/>
    <w:rsid w:val="00932113"/>
    <w:rsid w:val="00934377"/>
    <w:rsid w:val="00934559"/>
    <w:rsid w:val="0093513B"/>
    <w:rsid w:val="00936C79"/>
    <w:rsid w:val="0093742F"/>
    <w:rsid w:val="00941934"/>
    <w:rsid w:val="00942702"/>
    <w:rsid w:val="00945179"/>
    <w:rsid w:val="009457D9"/>
    <w:rsid w:val="00953031"/>
    <w:rsid w:val="009570FD"/>
    <w:rsid w:val="009603D2"/>
    <w:rsid w:val="00960BF4"/>
    <w:rsid w:val="00961ED2"/>
    <w:rsid w:val="00982572"/>
    <w:rsid w:val="00982BE0"/>
    <w:rsid w:val="00990103"/>
    <w:rsid w:val="009977DF"/>
    <w:rsid w:val="009A0274"/>
    <w:rsid w:val="009A61FC"/>
    <w:rsid w:val="009A7922"/>
    <w:rsid w:val="009B1DED"/>
    <w:rsid w:val="009B3F26"/>
    <w:rsid w:val="009B561E"/>
    <w:rsid w:val="009B587B"/>
    <w:rsid w:val="009B78C4"/>
    <w:rsid w:val="009C5D2E"/>
    <w:rsid w:val="009C7D65"/>
    <w:rsid w:val="009C7E58"/>
    <w:rsid w:val="009D15F9"/>
    <w:rsid w:val="009D3AB9"/>
    <w:rsid w:val="009D600C"/>
    <w:rsid w:val="009E146F"/>
    <w:rsid w:val="009E38BE"/>
    <w:rsid w:val="009E454F"/>
    <w:rsid w:val="009E78F2"/>
    <w:rsid w:val="009F0B9C"/>
    <w:rsid w:val="009F3961"/>
    <w:rsid w:val="009F6C95"/>
    <w:rsid w:val="00A01A9F"/>
    <w:rsid w:val="00A02DB2"/>
    <w:rsid w:val="00A03E5C"/>
    <w:rsid w:val="00A0708C"/>
    <w:rsid w:val="00A144D0"/>
    <w:rsid w:val="00A163EB"/>
    <w:rsid w:val="00A16AD5"/>
    <w:rsid w:val="00A21A69"/>
    <w:rsid w:val="00A21DA8"/>
    <w:rsid w:val="00A26EAA"/>
    <w:rsid w:val="00A26F04"/>
    <w:rsid w:val="00A30594"/>
    <w:rsid w:val="00A31268"/>
    <w:rsid w:val="00A322A8"/>
    <w:rsid w:val="00A3379F"/>
    <w:rsid w:val="00A34C8F"/>
    <w:rsid w:val="00A45E48"/>
    <w:rsid w:val="00A45EB8"/>
    <w:rsid w:val="00A55B24"/>
    <w:rsid w:val="00A57137"/>
    <w:rsid w:val="00A57B1C"/>
    <w:rsid w:val="00A61AEB"/>
    <w:rsid w:val="00A70EAE"/>
    <w:rsid w:val="00A70F3A"/>
    <w:rsid w:val="00A7310C"/>
    <w:rsid w:val="00A73361"/>
    <w:rsid w:val="00A76FD0"/>
    <w:rsid w:val="00A77738"/>
    <w:rsid w:val="00A82730"/>
    <w:rsid w:val="00A82BF8"/>
    <w:rsid w:val="00A837C5"/>
    <w:rsid w:val="00A857A7"/>
    <w:rsid w:val="00A9498E"/>
    <w:rsid w:val="00A961C7"/>
    <w:rsid w:val="00A97110"/>
    <w:rsid w:val="00AA0403"/>
    <w:rsid w:val="00AA223C"/>
    <w:rsid w:val="00AA3331"/>
    <w:rsid w:val="00AA4BDD"/>
    <w:rsid w:val="00AA7E44"/>
    <w:rsid w:val="00AB0483"/>
    <w:rsid w:val="00AB261C"/>
    <w:rsid w:val="00AB298A"/>
    <w:rsid w:val="00AC4CB8"/>
    <w:rsid w:val="00AC718F"/>
    <w:rsid w:val="00AD532F"/>
    <w:rsid w:val="00AD59B9"/>
    <w:rsid w:val="00AD7EEC"/>
    <w:rsid w:val="00AE23BF"/>
    <w:rsid w:val="00AE3B9F"/>
    <w:rsid w:val="00AF7159"/>
    <w:rsid w:val="00B022DC"/>
    <w:rsid w:val="00B10FEB"/>
    <w:rsid w:val="00B13622"/>
    <w:rsid w:val="00B15362"/>
    <w:rsid w:val="00B15842"/>
    <w:rsid w:val="00B220C5"/>
    <w:rsid w:val="00B2262D"/>
    <w:rsid w:val="00B254B0"/>
    <w:rsid w:val="00B26211"/>
    <w:rsid w:val="00B271CA"/>
    <w:rsid w:val="00B3249E"/>
    <w:rsid w:val="00B40293"/>
    <w:rsid w:val="00B40775"/>
    <w:rsid w:val="00B410FC"/>
    <w:rsid w:val="00B51BBC"/>
    <w:rsid w:val="00B554AC"/>
    <w:rsid w:val="00B65AE7"/>
    <w:rsid w:val="00B765C7"/>
    <w:rsid w:val="00B7750E"/>
    <w:rsid w:val="00B8294B"/>
    <w:rsid w:val="00B83247"/>
    <w:rsid w:val="00B839A0"/>
    <w:rsid w:val="00B93FFE"/>
    <w:rsid w:val="00BA113C"/>
    <w:rsid w:val="00BA36D4"/>
    <w:rsid w:val="00BA3B32"/>
    <w:rsid w:val="00BA6BD6"/>
    <w:rsid w:val="00BB7AA0"/>
    <w:rsid w:val="00BC4E67"/>
    <w:rsid w:val="00BD00A7"/>
    <w:rsid w:val="00BD0E98"/>
    <w:rsid w:val="00BD166C"/>
    <w:rsid w:val="00BD1A1D"/>
    <w:rsid w:val="00BD314F"/>
    <w:rsid w:val="00BD35EE"/>
    <w:rsid w:val="00BD40F4"/>
    <w:rsid w:val="00BE03B1"/>
    <w:rsid w:val="00BE0509"/>
    <w:rsid w:val="00BE0674"/>
    <w:rsid w:val="00BE1571"/>
    <w:rsid w:val="00BE47B2"/>
    <w:rsid w:val="00BE581D"/>
    <w:rsid w:val="00BE7382"/>
    <w:rsid w:val="00BF11C0"/>
    <w:rsid w:val="00BF4F2B"/>
    <w:rsid w:val="00BF703F"/>
    <w:rsid w:val="00C029DA"/>
    <w:rsid w:val="00C0426A"/>
    <w:rsid w:val="00C120B5"/>
    <w:rsid w:val="00C12121"/>
    <w:rsid w:val="00C14CB5"/>
    <w:rsid w:val="00C17811"/>
    <w:rsid w:val="00C44203"/>
    <w:rsid w:val="00C45CD3"/>
    <w:rsid w:val="00C50710"/>
    <w:rsid w:val="00C524FF"/>
    <w:rsid w:val="00C57E41"/>
    <w:rsid w:val="00C6206A"/>
    <w:rsid w:val="00C642D8"/>
    <w:rsid w:val="00C64C65"/>
    <w:rsid w:val="00C652F8"/>
    <w:rsid w:val="00C66ADD"/>
    <w:rsid w:val="00C67319"/>
    <w:rsid w:val="00C71091"/>
    <w:rsid w:val="00C711C5"/>
    <w:rsid w:val="00C75E10"/>
    <w:rsid w:val="00C769CD"/>
    <w:rsid w:val="00C824A2"/>
    <w:rsid w:val="00C84069"/>
    <w:rsid w:val="00C862B0"/>
    <w:rsid w:val="00CA407F"/>
    <w:rsid w:val="00CA4F6B"/>
    <w:rsid w:val="00CA66DE"/>
    <w:rsid w:val="00CB115B"/>
    <w:rsid w:val="00CB25CD"/>
    <w:rsid w:val="00CB3D08"/>
    <w:rsid w:val="00CB5008"/>
    <w:rsid w:val="00CC0C0E"/>
    <w:rsid w:val="00CC0D4D"/>
    <w:rsid w:val="00CC27F1"/>
    <w:rsid w:val="00CC3C4F"/>
    <w:rsid w:val="00CC5A70"/>
    <w:rsid w:val="00CC65B3"/>
    <w:rsid w:val="00CD13E2"/>
    <w:rsid w:val="00CD3788"/>
    <w:rsid w:val="00CD5C30"/>
    <w:rsid w:val="00CE0A36"/>
    <w:rsid w:val="00CE0FAF"/>
    <w:rsid w:val="00CE7045"/>
    <w:rsid w:val="00CF4CDA"/>
    <w:rsid w:val="00D04142"/>
    <w:rsid w:val="00D05D84"/>
    <w:rsid w:val="00D06D38"/>
    <w:rsid w:val="00D073FB"/>
    <w:rsid w:val="00D1154A"/>
    <w:rsid w:val="00D128CF"/>
    <w:rsid w:val="00D14B3E"/>
    <w:rsid w:val="00D204DC"/>
    <w:rsid w:val="00D21539"/>
    <w:rsid w:val="00D27BF3"/>
    <w:rsid w:val="00D3328F"/>
    <w:rsid w:val="00D33CF6"/>
    <w:rsid w:val="00D35504"/>
    <w:rsid w:val="00D52DB6"/>
    <w:rsid w:val="00D540B1"/>
    <w:rsid w:val="00D557AC"/>
    <w:rsid w:val="00D56065"/>
    <w:rsid w:val="00D56983"/>
    <w:rsid w:val="00D5748D"/>
    <w:rsid w:val="00D57C12"/>
    <w:rsid w:val="00D61DFF"/>
    <w:rsid w:val="00D62CAA"/>
    <w:rsid w:val="00D65B76"/>
    <w:rsid w:val="00D6602D"/>
    <w:rsid w:val="00D662E0"/>
    <w:rsid w:val="00D6700A"/>
    <w:rsid w:val="00D74475"/>
    <w:rsid w:val="00D76132"/>
    <w:rsid w:val="00D809CF"/>
    <w:rsid w:val="00D820C7"/>
    <w:rsid w:val="00D82C40"/>
    <w:rsid w:val="00D87BDE"/>
    <w:rsid w:val="00D904BF"/>
    <w:rsid w:val="00D92587"/>
    <w:rsid w:val="00D92C90"/>
    <w:rsid w:val="00D94DA7"/>
    <w:rsid w:val="00DA3A2B"/>
    <w:rsid w:val="00DB10CE"/>
    <w:rsid w:val="00DB193E"/>
    <w:rsid w:val="00DB73E9"/>
    <w:rsid w:val="00DB7FAC"/>
    <w:rsid w:val="00DC3929"/>
    <w:rsid w:val="00DC6282"/>
    <w:rsid w:val="00DD0017"/>
    <w:rsid w:val="00DD180B"/>
    <w:rsid w:val="00DD329A"/>
    <w:rsid w:val="00DD5EBE"/>
    <w:rsid w:val="00DD71A1"/>
    <w:rsid w:val="00DE0984"/>
    <w:rsid w:val="00DE0AF5"/>
    <w:rsid w:val="00DE7DA1"/>
    <w:rsid w:val="00DF17BF"/>
    <w:rsid w:val="00DF37AD"/>
    <w:rsid w:val="00DF3BFE"/>
    <w:rsid w:val="00E00E43"/>
    <w:rsid w:val="00E045A2"/>
    <w:rsid w:val="00E1233B"/>
    <w:rsid w:val="00E139CE"/>
    <w:rsid w:val="00E14FBB"/>
    <w:rsid w:val="00E15D08"/>
    <w:rsid w:val="00E2006A"/>
    <w:rsid w:val="00E205D2"/>
    <w:rsid w:val="00E2506E"/>
    <w:rsid w:val="00E27C1D"/>
    <w:rsid w:val="00E317C4"/>
    <w:rsid w:val="00E352B8"/>
    <w:rsid w:val="00E412BD"/>
    <w:rsid w:val="00E45926"/>
    <w:rsid w:val="00E472D9"/>
    <w:rsid w:val="00E479AE"/>
    <w:rsid w:val="00E50084"/>
    <w:rsid w:val="00E500AD"/>
    <w:rsid w:val="00E50498"/>
    <w:rsid w:val="00E50687"/>
    <w:rsid w:val="00E651DF"/>
    <w:rsid w:val="00E66A91"/>
    <w:rsid w:val="00E67859"/>
    <w:rsid w:val="00E67C00"/>
    <w:rsid w:val="00E67C74"/>
    <w:rsid w:val="00E71F03"/>
    <w:rsid w:val="00E777BE"/>
    <w:rsid w:val="00E8179B"/>
    <w:rsid w:val="00E831F5"/>
    <w:rsid w:val="00E85D5C"/>
    <w:rsid w:val="00E85F82"/>
    <w:rsid w:val="00E86308"/>
    <w:rsid w:val="00E86EFB"/>
    <w:rsid w:val="00E87203"/>
    <w:rsid w:val="00E87C3E"/>
    <w:rsid w:val="00E94028"/>
    <w:rsid w:val="00E94E6A"/>
    <w:rsid w:val="00EA458B"/>
    <w:rsid w:val="00EA6B84"/>
    <w:rsid w:val="00EB359E"/>
    <w:rsid w:val="00EB67E4"/>
    <w:rsid w:val="00EB7964"/>
    <w:rsid w:val="00EC0F2D"/>
    <w:rsid w:val="00EC33EB"/>
    <w:rsid w:val="00EC3CDA"/>
    <w:rsid w:val="00EC6EB4"/>
    <w:rsid w:val="00ED748E"/>
    <w:rsid w:val="00EE78F4"/>
    <w:rsid w:val="00F019D4"/>
    <w:rsid w:val="00F01F16"/>
    <w:rsid w:val="00F02C35"/>
    <w:rsid w:val="00F03C95"/>
    <w:rsid w:val="00F05470"/>
    <w:rsid w:val="00F05C6F"/>
    <w:rsid w:val="00F122EC"/>
    <w:rsid w:val="00F13FEB"/>
    <w:rsid w:val="00F160BE"/>
    <w:rsid w:val="00F16D5A"/>
    <w:rsid w:val="00F17D5D"/>
    <w:rsid w:val="00F211B4"/>
    <w:rsid w:val="00F22249"/>
    <w:rsid w:val="00F25D54"/>
    <w:rsid w:val="00F27087"/>
    <w:rsid w:val="00F308D3"/>
    <w:rsid w:val="00F330EF"/>
    <w:rsid w:val="00F406B5"/>
    <w:rsid w:val="00F45EB7"/>
    <w:rsid w:val="00F5057F"/>
    <w:rsid w:val="00F62E6B"/>
    <w:rsid w:val="00F64F88"/>
    <w:rsid w:val="00F655C6"/>
    <w:rsid w:val="00F70698"/>
    <w:rsid w:val="00F746B0"/>
    <w:rsid w:val="00F800A8"/>
    <w:rsid w:val="00F80654"/>
    <w:rsid w:val="00F80987"/>
    <w:rsid w:val="00F85C65"/>
    <w:rsid w:val="00F86586"/>
    <w:rsid w:val="00F91E2B"/>
    <w:rsid w:val="00F955DB"/>
    <w:rsid w:val="00FA1E34"/>
    <w:rsid w:val="00FA37BD"/>
    <w:rsid w:val="00FB1AF5"/>
    <w:rsid w:val="00FB356B"/>
    <w:rsid w:val="00FB75A7"/>
    <w:rsid w:val="00FC134B"/>
    <w:rsid w:val="00FC268E"/>
    <w:rsid w:val="00FC2B98"/>
    <w:rsid w:val="00FD4EB6"/>
    <w:rsid w:val="00FE515F"/>
    <w:rsid w:val="00FF392C"/>
    <w:rsid w:val="00FF58E1"/>
    <w:rsid w:val="00FF7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lv-LV" w:eastAsia="lv-LV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No Spacing" w:semiHidden="0" w:unhideWhenUsed="0" w:qFormat="1"/>
    <w:lsdException w:name="Light Shading" w:uiPriority="60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iPriority="7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E352B8"/>
    <w:pPr>
      <w:overflowPunct w:val="0"/>
      <w:autoSpaceDE w:val="0"/>
      <w:autoSpaceDN w:val="0"/>
      <w:adjustRightInd w:val="0"/>
      <w:spacing w:line="240" w:lineRule="atLeast"/>
      <w:ind w:firstLine="227"/>
      <w:jc w:val="both"/>
      <w:textAlignment w:val="baseline"/>
    </w:pPr>
    <w:rPr>
      <w:rFonts w:ascii="Times New Roman" w:eastAsia="Times New Roman" w:hAnsi="Times New Roman"/>
      <w:sz w:val="24"/>
      <w:lang w:val="en-US" w:eastAsia="de-DE"/>
    </w:rPr>
  </w:style>
  <w:style w:type="paragraph" w:styleId="Heading10">
    <w:name w:val="heading 1"/>
    <w:basedOn w:val="Normal"/>
    <w:next w:val="Normal"/>
    <w:link w:val="Heading1Char"/>
    <w:qFormat/>
    <w:rsid w:val="00512C24"/>
    <w:pPr>
      <w:keepNext/>
      <w:keepLines/>
      <w:suppressAutoHyphens/>
      <w:spacing w:before="360" w:after="240" w:line="300" w:lineRule="atLeast"/>
      <w:ind w:left="567" w:hanging="567"/>
      <w:jc w:val="left"/>
      <w:outlineLvl w:val="0"/>
    </w:pPr>
    <w:rPr>
      <w:b/>
      <w:sz w:val="32"/>
    </w:rPr>
  </w:style>
  <w:style w:type="paragraph" w:styleId="Heading20">
    <w:name w:val="heading 2"/>
    <w:basedOn w:val="Normal"/>
    <w:next w:val="Normal"/>
    <w:link w:val="Heading2Char"/>
    <w:qFormat/>
    <w:rsid w:val="00A57B1C"/>
    <w:pPr>
      <w:keepNext/>
      <w:keepLines/>
      <w:suppressAutoHyphens/>
      <w:spacing w:before="360" w:after="160"/>
      <w:ind w:left="567" w:hanging="567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qFormat/>
    <w:rsid w:val="00A57B1C"/>
    <w:pPr>
      <w:spacing w:before="360"/>
      <w:ind w:firstLine="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A57B1C"/>
    <w:pPr>
      <w:spacing w:before="240"/>
      <w:ind w:firstLine="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A57B1C"/>
    <w:pPr>
      <w:spacing w:before="240"/>
      <w:ind w:firstLine="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A57B1C"/>
    <w:pPr>
      <w:spacing w:before="240"/>
      <w:ind w:firstLine="0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A57B1C"/>
    <w:pPr>
      <w:spacing w:before="240"/>
      <w:ind w:firstLine="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A57B1C"/>
    <w:pPr>
      <w:spacing w:before="240"/>
      <w:ind w:firstLine="0"/>
      <w:outlineLvl w:val="7"/>
    </w:pPr>
  </w:style>
  <w:style w:type="paragraph" w:styleId="Heading9">
    <w:name w:val="heading 9"/>
    <w:basedOn w:val="Normal"/>
    <w:next w:val="Normal"/>
    <w:link w:val="Heading9Char"/>
    <w:qFormat/>
    <w:rsid w:val="00A57B1C"/>
    <w:pPr>
      <w:spacing w:before="240"/>
      <w:ind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0"/>
    <w:rsid w:val="00512C24"/>
    <w:rPr>
      <w:rFonts w:ascii="Times New Roman" w:eastAsia="Times New Roman" w:hAnsi="Times New Roman"/>
      <w:b/>
      <w:sz w:val="32"/>
      <w:lang w:eastAsia="de-DE"/>
    </w:rPr>
  </w:style>
  <w:style w:type="character" w:customStyle="1" w:styleId="Heading2Char">
    <w:name w:val="Heading 2 Char"/>
    <w:link w:val="Heading20"/>
    <w:rsid w:val="00A57B1C"/>
    <w:rPr>
      <w:rFonts w:ascii="Times New Roman" w:eastAsia="Times New Roman" w:hAnsi="Times New Roman" w:cs="Times New Roman"/>
      <w:b/>
      <w:sz w:val="20"/>
      <w:szCs w:val="20"/>
      <w:lang w:eastAsia="de-DE"/>
    </w:rPr>
  </w:style>
  <w:style w:type="character" w:customStyle="1" w:styleId="Heading3Char">
    <w:name w:val="Heading 3 Char"/>
    <w:link w:val="Heading3"/>
    <w:rsid w:val="00A57B1C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Heading4Char">
    <w:name w:val="Heading 4 Char"/>
    <w:link w:val="Heading4"/>
    <w:rsid w:val="00A57B1C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Heading5Char">
    <w:name w:val="Heading 5 Char"/>
    <w:link w:val="Heading5"/>
    <w:rsid w:val="00A57B1C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Heading6Char">
    <w:name w:val="Heading 6 Char"/>
    <w:link w:val="Heading6"/>
    <w:rsid w:val="00A57B1C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Heading7Char">
    <w:name w:val="Heading 7 Char"/>
    <w:link w:val="Heading7"/>
    <w:rsid w:val="00A57B1C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Heading8Char">
    <w:name w:val="Heading 8 Char"/>
    <w:link w:val="Heading8"/>
    <w:rsid w:val="00A57B1C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Heading9Char">
    <w:name w:val="Heading 9 Char"/>
    <w:link w:val="Heading9"/>
    <w:rsid w:val="00A57B1C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customStyle="1" w:styleId="abstract">
    <w:name w:val="abstract"/>
    <w:basedOn w:val="Normal"/>
    <w:rsid w:val="00A57B1C"/>
    <w:pPr>
      <w:spacing w:before="600" w:after="360" w:line="220" w:lineRule="atLeast"/>
      <w:ind w:left="567" w:right="567" w:firstLine="0"/>
      <w:contextualSpacing/>
    </w:pPr>
    <w:rPr>
      <w:sz w:val="18"/>
    </w:rPr>
  </w:style>
  <w:style w:type="paragraph" w:customStyle="1" w:styleId="address">
    <w:name w:val="address"/>
    <w:basedOn w:val="Normal"/>
    <w:rsid w:val="00A57B1C"/>
    <w:pPr>
      <w:suppressAutoHyphens/>
      <w:spacing w:after="200" w:line="220" w:lineRule="atLeast"/>
      <w:ind w:firstLine="0"/>
      <w:contextualSpacing/>
      <w:jc w:val="center"/>
    </w:pPr>
    <w:rPr>
      <w:sz w:val="18"/>
    </w:rPr>
  </w:style>
  <w:style w:type="numbering" w:customStyle="1" w:styleId="arabnumitem">
    <w:name w:val="arabnumitem"/>
    <w:basedOn w:val="NoList"/>
    <w:semiHidden/>
    <w:rsid w:val="00A57B1C"/>
    <w:pPr>
      <w:numPr>
        <w:numId w:val="1"/>
      </w:numPr>
    </w:pPr>
  </w:style>
  <w:style w:type="paragraph" w:customStyle="1" w:styleId="author">
    <w:name w:val="author"/>
    <w:basedOn w:val="Normal"/>
    <w:next w:val="address"/>
    <w:rsid w:val="00A57B1C"/>
    <w:pPr>
      <w:suppressAutoHyphens/>
      <w:spacing w:after="200"/>
      <w:ind w:firstLine="0"/>
      <w:jc w:val="center"/>
    </w:pPr>
  </w:style>
  <w:style w:type="paragraph" w:customStyle="1" w:styleId="bulletitem">
    <w:name w:val="bulletitem"/>
    <w:basedOn w:val="Normal"/>
    <w:rsid w:val="00A57B1C"/>
    <w:pPr>
      <w:numPr>
        <w:numId w:val="6"/>
      </w:numPr>
      <w:spacing w:before="160" w:after="160"/>
      <w:contextualSpacing/>
    </w:pPr>
  </w:style>
  <w:style w:type="paragraph" w:customStyle="1" w:styleId="dashitem">
    <w:name w:val="dashitem"/>
    <w:basedOn w:val="Normal"/>
    <w:rsid w:val="00A57B1C"/>
    <w:pPr>
      <w:numPr>
        <w:numId w:val="7"/>
      </w:numPr>
      <w:spacing w:before="160" w:after="160"/>
      <w:contextualSpacing/>
    </w:pPr>
  </w:style>
  <w:style w:type="character" w:customStyle="1" w:styleId="e-mail">
    <w:name w:val="e-mail"/>
    <w:rsid w:val="00A57B1C"/>
    <w:rPr>
      <w:rFonts w:ascii="Courier" w:hAnsi="Courier"/>
      <w:noProof/>
      <w:spacing w:val="-6"/>
      <w:lang w:val="en-US"/>
    </w:rPr>
  </w:style>
  <w:style w:type="paragraph" w:customStyle="1" w:styleId="equation">
    <w:name w:val="equation"/>
    <w:basedOn w:val="Normal"/>
    <w:next w:val="Normal"/>
    <w:rsid w:val="00A57B1C"/>
    <w:pPr>
      <w:tabs>
        <w:tab w:val="center" w:pos="3289"/>
        <w:tab w:val="right" w:pos="6917"/>
      </w:tabs>
      <w:spacing w:before="160" w:after="160"/>
      <w:ind w:firstLine="0"/>
    </w:pPr>
  </w:style>
  <w:style w:type="paragraph" w:customStyle="1" w:styleId="figurecaption">
    <w:name w:val="figurecaption"/>
    <w:basedOn w:val="Normal"/>
    <w:next w:val="Normal"/>
    <w:rsid w:val="003F774B"/>
    <w:pPr>
      <w:keepLines/>
      <w:spacing w:before="120" w:after="240" w:line="220" w:lineRule="atLeast"/>
      <w:ind w:firstLine="0"/>
      <w:jc w:val="center"/>
    </w:pPr>
    <w:rPr>
      <w:sz w:val="22"/>
    </w:rPr>
  </w:style>
  <w:style w:type="paragraph" w:customStyle="1" w:styleId="p1a">
    <w:name w:val="p1a"/>
    <w:basedOn w:val="Normal"/>
    <w:link w:val="p1aZchn"/>
    <w:qFormat/>
    <w:rsid w:val="00A57B1C"/>
    <w:pPr>
      <w:ind w:firstLine="0"/>
    </w:pPr>
  </w:style>
  <w:style w:type="character" w:styleId="FootnoteReference">
    <w:name w:val="footnote reference"/>
    <w:rsid w:val="00A57B1C"/>
    <w:rPr>
      <w:position w:val="0"/>
      <w:vertAlign w:val="superscript"/>
    </w:rPr>
  </w:style>
  <w:style w:type="paragraph" w:customStyle="1" w:styleId="heading1">
    <w:name w:val="heading1"/>
    <w:basedOn w:val="Heading10"/>
    <w:next w:val="Normal"/>
    <w:rsid w:val="00F80654"/>
    <w:pPr>
      <w:numPr>
        <w:numId w:val="2"/>
      </w:numPr>
      <w:tabs>
        <w:tab w:val="left" w:pos="567"/>
      </w:tabs>
    </w:pPr>
    <w:rPr>
      <w:bCs/>
      <w:sz w:val="28"/>
    </w:rPr>
  </w:style>
  <w:style w:type="paragraph" w:customStyle="1" w:styleId="heading2">
    <w:name w:val="heading2"/>
    <w:basedOn w:val="Heading20"/>
    <w:next w:val="Normal"/>
    <w:rsid w:val="00A57B1C"/>
    <w:pPr>
      <w:numPr>
        <w:ilvl w:val="1"/>
        <w:numId w:val="2"/>
      </w:numPr>
    </w:pPr>
    <w:rPr>
      <w:bCs/>
      <w:iCs/>
    </w:rPr>
  </w:style>
  <w:style w:type="character" w:customStyle="1" w:styleId="heading30">
    <w:name w:val="heading3"/>
    <w:rsid w:val="00A57B1C"/>
    <w:rPr>
      <w:b/>
    </w:rPr>
  </w:style>
  <w:style w:type="character" w:customStyle="1" w:styleId="heading40">
    <w:name w:val="heading4"/>
    <w:rsid w:val="00A57B1C"/>
    <w:rPr>
      <w:i/>
    </w:rPr>
  </w:style>
  <w:style w:type="numbering" w:customStyle="1" w:styleId="headings">
    <w:name w:val="headings"/>
    <w:basedOn w:val="arabnumitem"/>
    <w:rsid w:val="00A57B1C"/>
    <w:pPr>
      <w:numPr>
        <w:numId w:val="2"/>
      </w:numPr>
    </w:pPr>
  </w:style>
  <w:style w:type="character" w:styleId="Hyperlink">
    <w:name w:val="Hyperlink"/>
    <w:uiPriority w:val="99"/>
    <w:rsid w:val="00A57B1C"/>
    <w:rPr>
      <w:color w:val="auto"/>
      <w:u w:val="none"/>
    </w:rPr>
  </w:style>
  <w:style w:type="paragraph" w:customStyle="1" w:styleId="image">
    <w:name w:val="image"/>
    <w:basedOn w:val="Normal"/>
    <w:next w:val="Normal"/>
    <w:rsid w:val="00A57B1C"/>
    <w:pPr>
      <w:spacing w:before="240" w:after="120"/>
      <w:ind w:firstLine="0"/>
      <w:jc w:val="center"/>
    </w:pPr>
  </w:style>
  <w:style w:type="table" w:styleId="TableGrid">
    <w:name w:val="Table Grid"/>
    <w:basedOn w:val="TableNormal"/>
    <w:rsid w:val="00A57B1C"/>
    <w:pPr>
      <w:overflowPunct w:val="0"/>
      <w:autoSpaceDE w:val="0"/>
      <w:autoSpaceDN w:val="0"/>
      <w:adjustRightInd w:val="0"/>
      <w:spacing w:line="240" w:lineRule="atLeast"/>
      <w:ind w:firstLine="227"/>
      <w:jc w:val="both"/>
      <w:textAlignment w:val="baseline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eywords">
    <w:name w:val="keywords"/>
    <w:basedOn w:val="abstract"/>
    <w:next w:val="heading1"/>
    <w:rsid w:val="00A57B1C"/>
    <w:pPr>
      <w:spacing w:before="220"/>
      <w:contextualSpacing w:val="0"/>
    </w:pPr>
  </w:style>
  <w:style w:type="paragraph" w:customStyle="1" w:styleId="numitem">
    <w:name w:val="numitem"/>
    <w:basedOn w:val="Normal"/>
    <w:rsid w:val="00A57B1C"/>
    <w:pPr>
      <w:numPr>
        <w:numId w:val="8"/>
      </w:numPr>
      <w:spacing w:before="160" w:after="160"/>
      <w:contextualSpacing/>
    </w:pPr>
  </w:style>
  <w:style w:type="paragraph" w:styleId="FootnoteText">
    <w:name w:val="footnote text"/>
    <w:basedOn w:val="Normal"/>
    <w:link w:val="FootnoteTextChar"/>
    <w:rsid w:val="00A57B1C"/>
    <w:pPr>
      <w:spacing w:line="220" w:lineRule="atLeast"/>
      <w:ind w:left="227" w:hanging="227"/>
    </w:pPr>
    <w:rPr>
      <w:sz w:val="18"/>
    </w:rPr>
  </w:style>
  <w:style w:type="character" w:customStyle="1" w:styleId="FootnoteTextChar">
    <w:name w:val="Footnote Text Char"/>
    <w:link w:val="FootnoteText"/>
    <w:rsid w:val="00A57B1C"/>
    <w:rPr>
      <w:rFonts w:ascii="Times New Roman" w:eastAsia="Times New Roman" w:hAnsi="Times New Roman" w:cs="Times New Roman"/>
      <w:sz w:val="18"/>
      <w:szCs w:val="20"/>
      <w:lang w:eastAsia="de-DE"/>
    </w:rPr>
  </w:style>
  <w:style w:type="paragraph" w:customStyle="1" w:styleId="programcode">
    <w:name w:val="programcode"/>
    <w:basedOn w:val="Normal"/>
    <w:rsid w:val="00A57B1C"/>
    <w:pPr>
      <w:tabs>
        <w:tab w:val="left" w:pos="227"/>
        <w:tab w:val="left" w:pos="454"/>
        <w:tab w:val="left" w:pos="680"/>
        <w:tab w:val="left" w:pos="907"/>
        <w:tab w:val="left" w:pos="1134"/>
        <w:tab w:val="left" w:pos="1361"/>
        <w:tab w:val="left" w:pos="1588"/>
        <w:tab w:val="left" w:pos="1814"/>
        <w:tab w:val="left" w:pos="2041"/>
        <w:tab w:val="left" w:pos="2268"/>
        <w:tab w:val="left" w:pos="2495"/>
        <w:tab w:val="left" w:pos="2722"/>
        <w:tab w:val="left" w:pos="2948"/>
        <w:tab w:val="left" w:pos="3175"/>
        <w:tab w:val="left" w:pos="3402"/>
        <w:tab w:val="left" w:pos="3629"/>
        <w:tab w:val="left" w:pos="3856"/>
        <w:tab w:val="left" w:pos="4082"/>
        <w:tab w:val="left" w:pos="4309"/>
        <w:tab w:val="left" w:pos="4536"/>
        <w:tab w:val="left" w:pos="4763"/>
        <w:tab w:val="left" w:pos="4990"/>
        <w:tab w:val="left" w:pos="5216"/>
        <w:tab w:val="left" w:pos="5443"/>
        <w:tab w:val="left" w:pos="5670"/>
        <w:tab w:val="left" w:pos="5897"/>
        <w:tab w:val="left" w:pos="6124"/>
        <w:tab w:val="left" w:pos="6350"/>
        <w:tab w:val="left" w:pos="6577"/>
      </w:tabs>
      <w:spacing w:before="160" w:after="160"/>
      <w:ind w:firstLine="0"/>
      <w:contextualSpacing/>
      <w:jc w:val="left"/>
    </w:pPr>
    <w:rPr>
      <w:rFonts w:ascii="Courier" w:hAnsi="Courier"/>
    </w:rPr>
  </w:style>
  <w:style w:type="paragraph" w:customStyle="1" w:styleId="referenceitem">
    <w:name w:val="referenceitem"/>
    <w:basedOn w:val="Normal"/>
    <w:rsid w:val="00A57B1C"/>
    <w:pPr>
      <w:numPr>
        <w:numId w:val="3"/>
      </w:numPr>
      <w:spacing w:line="220" w:lineRule="atLeast"/>
    </w:pPr>
    <w:rPr>
      <w:sz w:val="18"/>
    </w:rPr>
  </w:style>
  <w:style w:type="numbering" w:customStyle="1" w:styleId="referencelist">
    <w:name w:val="referencelist"/>
    <w:basedOn w:val="NoList"/>
    <w:semiHidden/>
    <w:rsid w:val="00A57B1C"/>
    <w:pPr>
      <w:numPr>
        <w:numId w:val="3"/>
      </w:numPr>
    </w:pPr>
  </w:style>
  <w:style w:type="paragraph" w:customStyle="1" w:styleId="runninghead-left">
    <w:name w:val="running head - left"/>
    <w:basedOn w:val="Normal"/>
    <w:rsid w:val="00A57B1C"/>
    <w:pPr>
      <w:ind w:firstLine="0"/>
      <w:jc w:val="left"/>
    </w:pPr>
    <w:rPr>
      <w:sz w:val="18"/>
      <w:szCs w:val="18"/>
    </w:rPr>
  </w:style>
  <w:style w:type="paragraph" w:customStyle="1" w:styleId="runninghead-right">
    <w:name w:val="running head - right"/>
    <w:basedOn w:val="Normal"/>
    <w:rsid w:val="00A57B1C"/>
    <w:pPr>
      <w:ind w:firstLine="0"/>
      <w:jc w:val="right"/>
    </w:pPr>
    <w:rPr>
      <w:bCs/>
      <w:sz w:val="18"/>
      <w:szCs w:val="18"/>
    </w:rPr>
  </w:style>
  <w:style w:type="character" w:styleId="PageNumber">
    <w:name w:val="page number"/>
    <w:rsid w:val="00A57B1C"/>
    <w:rPr>
      <w:sz w:val="18"/>
    </w:rPr>
  </w:style>
  <w:style w:type="paragraph" w:customStyle="1" w:styleId="Titel1">
    <w:name w:val="Titel1"/>
    <w:basedOn w:val="Normal"/>
    <w:next w:val="author"/>
    <w:rsid w:val="00A57B1C"/>
    <w:pPr>
      <w:keepNext/>
      <w:keepLines/>
      <w:suppressAutoHyphens/>
      <w:spacing w:after="480" w:line="360" w:lineRule="atLeast"/>
      <w:ind w:firstLine="0"/>
      <w:jc w:val="center"/>
    </w:pPr>
    <w:rPr>
      <w:b/>
      <w:sz w:val="28"/>
    </w:rPr>
  </w:style>
  <w:style w:type="paragraph" w:customStyle="1" w:styleId="Untertitel1">
    <w:name w:val="Untertitel1"/>
    <w:basedOn w:val="Titel1"/>
    <w:next w:val="author"/>
    <w:rsid w:val="00A57B1C"/>
    <w:pPr>
      <w:spacing w:before="120" w:line="280" w:lineRule="atLeast"/>
    </w:pPr>
    <w:rPr>
      <w:sz w:val="24"/>
    </w:rPr>
  </w:style>
  <w:style w:type="paragraph" w:customStyle="1" w:styleId="tablecaption">
    <w:name w:val="tablecaption"/>
    <w:basedOn w:val="Normal"/>
    <w:next w:val="Normal"/>
    <w:rsid w:val="00E14FBB"/>
    <w:pPr>
      <w:keepNext/>
      <w:keepLines/>
      <w:spacing w:before="240" w:after="120" w:line="220" w:lineRule="atLeast"/>
      <w:ind w:firstLine="0"/>
      <w:jc w:val="center"/>
    </w:pPr>
    <w:rPr>
      <w:sz w:val="22"/>
      <w:lang w:val="de-DE"/>
    </w:rPr>
  </w:style>
  <w:style w:type="character" w:customStyle="1" w:styleId="url">
    <w:name w:val="url"/>
    <w:rsid w:val="00A57B1C"/>
    <w:rPr>
      <w:rFonts w:ascii="Courier" w:hAnsi="Courier"/>
      <w:noProof/>
      <w:lang w:val="en-US"/>
    </w:rPr>
  </w:style>
  <w:style w:type="paragraph" w:styleId="Footer">
    <w:name w:val="footer"/>
    <w:basedOn w:val="Normal"/>
    <w:link w:val="FooterChar"/>
    <w:uiPriority w:val="99"/>
    <w:rsid w:val="00A57B1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A57B1C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ListBullet">
    <w:name w:val="List Bullet"/>
    <w:basedOn w:val="Normal"/>
    <w:rsid w:val="00A57B1C"/>
    <w:pPr>
      <w:numPr>
        <w:numId w:val="4"/>
      </w:numPr>
      <w:spacing w:before="120" w:after="120"/>
      <w:contextualSpacing/>
    </w:pPr>
  </w:style>
  <w:style w:type="paragraph" w:styleId="ListNumber">
    <w:name w:val="List Number"/>
    <w:basedOn w:val="Normal"/>
    <w:rsid w:val="00A57B1C"/>
    <w:pPr>
      <w:numPr>
        <w:numId w:val="5"/>
      </w:numPr>
    </w:pPr>
  </w:style>
  <w:style w:type="numbering" w:customStyle="1" w:styleId="itemization1">
    <w:name w:val="itemization1"/>
    <w:basedOn w:val="NoList"/>
    <w:semiHidden/>
    <w:rsid w:val="00A57B1C"/>
    <w:pPr>
      <w:numPr>
        <w:numId w:val="6"/>
      </w:numPr>
    </w:pPr>
  </w:style>
  <w:style w:type="numbering" w:customStyle="1" w:styleId="itemization2">
    <w:name w:val="itemization2"/>
    <w:basedOn w:val="NoList"/>
    <w:semiHidden/>
    <w:rsid w:val="00A57B1C"/>
    <w:pPr>
      <w:numPr>
        <w:numId w:val="7"/>
      </w:numPr>
    </w:pPr>
  </w:style>
  <w:style w:type="paragraph" w:styleId="Header">
    <w:name w:val="header"/>
    <w:basedOn w:val="Normal"/>
    <w:link w:val="HeaderChar"/>
    <w:rsid w:val="00A57B1C"/>
    <w:pPr>
      <w:tabs>
        <w:tab w:val="center" w:pos="4536"/>
        <w:tab w:val="right" w:pos="9072"/>
      </w:tabs>
      <w:ind w:firstLine="0"/>
    </w:pPr>
    <w:rPr>
      <w:sz w:val="18"/>
    </w:rPr>
  </w:style>
  <w:style w:type="character" w:customStyle="1" w:styleId="HeaderChar">
    <w:name w:val="Header Char"/>
    <w:link w:val="Header"/>
    <w:rsid w:val="00A57B1C"/>
    <w:rPr>
      <w:rFonts w:ascii="Times New Roman" w:eastAsia="Times New Roman" w:hAnsi="Times New Roman" w:cs="Times New Roman"/>
      <w:sz w:val="18"/>
      <w:szCs w:val="20"/>
      <w:lang w:eastAsia="de-DE"/>
    </w:rPr>
  </w:style>
  <w:style w:type="paragraph" w:styleId="Title">
    <w:name w:val="Title"/>
    <w:basedOn w:val="Normal"/>
    <w:next w:val="Normal"/>
    <w:link w:val="TitleChar"/>
    <w:qFormat/>
    <w:rsid w:val="00F122EC"/>
    <w:pPr>
      <w:spacing w:before="240" w:after="3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122EC"/>
    <w:rPr>
      <w:rFonts w:ascii="Times New Roman" w:eastAsia="Times New Roman" w:hAnsi="Times New Roman"/>
      <w:b/>
      <w:bCs/>
      <w:kern w:val="28"/>
      <w:sz w:val="32"/>
      <w:szCs w:val="32"/>
      <w:lang w:val="en-US" w:eastAsia="de-DE"/>
    </w:rPr>
  </w:style>
  <w:style w:type="paragraph" w:customStyle="1" w:styleId="reference">
    <w:name w:val="reference"/>
    <w:basedOn w:val="Normal"/>
    <w:rsid w:val="00A57B1C"/>
    <w:pPr>
      <w:overflowPunct/>
      <w:autoSpaceDE/>
      <w:autoSpaceDN/>
      <w:adjustRightInd/>
      <w:spacing w:line="240" w:lineRule="auto"/>
      <w:ind w:left="227" w:hanging="227"/>
      <w:textAlignment w:val="auto"/>
    </w:pPr>
    <w:rPr>
      <w:rFonts w:ascii="Times" w:hAnsi="Times"/>
      <w:sz w:val="18"/>
    </w:rPr>
  </w:style>
  <w:style w:type="paragraph" w:customStyle="1" w:styleId="NoindentNormal">
    <w:name w:val="NoindentNormal"/>
    <w:basedOn w:val="Normal"/>
    <w:next w:val="Normal"/>
    <w:rsid w:val="00A57B1C"/>
    <w:pPr>
      <w:overflowPunct/>
      <w:autoSpaceDE/>
      <w:autoSpaceDN/>
      <w:adjustRightInd/>
      <w:spacing w:line="240" w:lineRule="auto"/>
      <w:ind w:firstLine="0"/>
      <w:textAlignment w:val="auto"/>
    </w:pPr>
    <w:rPr>
      <w:rFonts w:eastAsia="MS Mincho"/>
      <w:szCs w:val="24"/>
      <w:lang w:eastAsia="ja-JP"/>
    </w:rPr>
  </w:style>
  <w:style w:type="paragraph" w:customStyle="1" w:styleId="CaptionLong">
    <w:name w:val="CaptionLong"/>
    <w:basedOn w:val="Normal"/>
    <w:rsid w:val="00A57B1C"/>
    <w:pPr>
      <w:overflowPunct/>
      <w:autoSpaceDE/>
      <w:autoSpaceDN/>
      <w:adjustRightInd/>
      <w:spacing w:before="80" w:after="80" w:line="240" w:lineRule="auto"/>
      <w:ind w:firstLine="0"/>
      <w:textAlignment w:val="auto"/>
    </w:pPr>
    <w:rPr>
      <w:rFonts w:eastAsia="MS Mincho"/>
      <w:sz w:val="16"/>
      <w:szCs w:val="24"/>
      <w:lang w:eastAsia="ja-JP"/>
    </w:rPr>
  </w:style>
  <w:style w:type="paragraph" w:customStyle="1" w:styleId="table">
    <w:name w:val="table"/>
    <w:basedOn w:val="Normal"/>
    <w:rsid w:val="00CD3788"/>
    <w:pPr>
      <w:spacing w:before="60" w:line="200" w:lineRule="atLeast"/>
      <w:ind w:firstLine="0"/>
      <w:jc w:val="left"/>
    </w:pPr>
    <w:rPr>
      <w:rFonts w:ascii="Arial" w:hAnsi="Arial"/>
      <w:sz w:val="16"/>
      <w:szCs w:val="18"/>
    </w:rPr>
  </w:style>
  <w:style w:type="paragraph" w:styleId="BalloonText">
    <w:name w:val="Balloon Text"/>
    <w:basedOn w:val="Normal"/>
    <w:link w:val="BalloonTextChar"/>
    <w:rsid w:val="00A57B1C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A57B1C"/>
    <w:rPr>
      <w:rFonts w:ascii="Tahoma" w:eastAsia="Times New Roman" w:hAnsi="Tahoma" w:cs="Times New Roman"/>
      <w:sz w:val="16"/>
      <w:szCs w:val="16"/>
      <w:lang w:eastAsia="de-DE"/>
    </w:rPr>
  </w:style>
  <w:style w:type="character" w:styleId="CommentReference">
    <w:name w:val="annotation reference"/>
    <w:uiPriority w:val="99"/>
    <w:rsid w:val="00A57B1C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A57B1C"/>
  </w:style>
  <w:style w:type="character" w:customStyle="1" w:styleId="CommentTextChar">
    <w:name w:val="Comment Text Char"/>
    <w:link w:val="CommentText"/>
    <w:uiPriority w:val="99"/>
    <w:rsid w:val="00A57B1C"/>
    <w:rPr>
      <w:rFonts w:ascii="Times New Roman" w:eastAsia="Times New Roman" w:hAnsi="Times New Roman" w:cs="Times New Roman"/>
      <w:lang w:eastAsia="de-DE"/>
    </w:rPr>
  </w:style>
  <w:style w:type="paragraph" w:styleId="CommentSubject">
    <w:name w:val="annotation subject"/>
    <w:basedOn w:val="CommentText"/>
    <w:next w:val="CommentText"/>
    <w:link w:val="CommentSubjectChar"/>
    <w:rsid w:val="00A57B1C"/>
    <w:rPr>
      <w:b/>
      <w:bCs/>
    </w:rPr>
  </w:style>
  <w:style w:type="character" w:customStyle="1" w:styleId="CommentSubjectChar">
    <w:name w:val="Comment Subject Char"/>
    <w:link w:val="CommentSubject"/>
    <w:rsid w:val="00A57B1C"/>
    <w:rPr>
      <w:rFonts w:ascii="Times New Roman" w:eastAsia="Times New Roman" w:hAnsi="Times New Roman" w:cs="Times New Roman"/>
      <w:b/>
      <w:bCs/>
      <w:lang w:eastAsia="de-DE"/>
    </w:rPr>
  </w:style>
  <w:style w:type="paragraph" w:styleId="NormalWeb">
    <w:name w:val="Normal (Web)"/>
    <w:basedOn w:val="Normal"/>
    <w:uiPriority w:val="99"/>
    <w:unhideWhenUsed/>
    <w:rsid w:val="00A57B1C"/>
    <w:pPr>
      <w:overflowPunct/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rFonts w:ascii="Times" w:hAnsi="Times"/>
      <w:lang w:eastAsia="en-US"/>
    </w:rPr>
  </w:style>
  <w:style w:type="paragraph" w:customStyle="1" w:styleId="ColorfulShading-Accent11">
    <w:name w:val="Colorful Shading - Accent 11"/>
    <w:hidden/>
    <w:uiPriority w:val="71"/>
    <w:rsid w:val="00A57B1C"/>
    <w:rPr>
      <w:rFonts w:ascii="Times New Roman" w:eastAsia="Times New Roman" w:hAnsi="Times New Roman"/>
      <w:lang w:val="en-US" w:eastAsia="de-DE"/>
    </w:rPr>
  </w:style>
  <w:style w:type="paragraph" w:styleId="Caption">
    <w:name w:val="caption"/>
    <w:basedOn w:val="Normal"/>
    <w:next w:val="Normal"/>
    <w:qFormat/>
    <w:rsid w:val="00A57B1C"/>
    <w:rPr>
      <w:b/>
      <w:bCs/>
    </w:rPr>
  </w:style>
  <w:style w:type="paragraph" w:styleId="List">
    <w:name w:val="List"/>
    <w:basedOn w:val="Normal"/>
    <w:rsid w:val="00A57B1C"/>
    <w:pPr>
      <w:ind w:left="283" w:hanging="283"/>
      <w:contextualSpacing/>
    </w:pPr>
  </w:style>
  <w:style w:type="paragraph" w:customStyle="1" w:styleId="ColorfulShading-Accent31">
    <w:name w:val="Colorful Shading - Accent 31"/>
    <w:basedOn w:val="Normal"/>
    <w:uiPriority w:val="34"/>
    <w:qFormat/>
    <w:rsid w:val="00A57B1C"/>
    <w:pPr>
      <w:numPr>
        <w:numId w:val="9"/>
      </w:numPr>
      <w:overflowPunct/>
      <w:autoSpaceDE/>
      <w:autoSpaceDN/>
      <w:adjustRightInd/>
      <w:spacing w:after="60" w:line="240" w:lineRule="auto"/>
      <w:contextualSpacing/>
      <w:textAlignment w:val="auto"/>
    </w:pPr>
    <w:rPr>
      <w:rFonts w:eastAsia="Calibri"/>
      <w:szCs w:val="22"/>
      <w:lang w:val="lv-LV" w:eastAsia="en-US"/>
    </w:rPr>
  </w:style>
  <w:style w:type="character" w:customStyle="1" w:styleId="p1aZchn">
    <w:name w:val="p1a Zchn"/>
    <w:link w:val="p1a"/>
    <w:rsid w:val="00A57B1C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customStyle="1" w:styleId="DarkList-Accent31">
    <w:name w:val="Dark List - Accent 31"/>
    <w:hidden/>
    <w:uiPriority w:val="71"/>
    <w:rsid w:val="00A57B1C"/>
    <w:rPr>
      <w:rFonts w:ascii="Times New Roman" w:eastAsia="Times New Roman" w:hAnsi="Times New Roman"/>
      <w:lang w:val="en-US" w:eastAsia="de-DE"/>
    </w:rPr>
  </w:style>
  <w:style w:type="paragraph" w:customStyle="1" w:styleId="definition">
    <w:name w:val="definition"/>
    <w:basedOn w:val="Normal"/>
    <w:rsid w:val="00A57B1C"/>
    <w:pPr>
      <w:overflowPunct/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szCs w:val="24"/>
      <w:lang w:val="lv-LV" w:eastAsia="lv-LV"/>
    </w:rPr>
  </w:style>
  <w:style w:type="paragraph" w:customStyle="1" w:styleId="body">
    <w:name w:val="body"/>
    <w:basedOn w:val="Normal"/>
    <w:rsid w:val="00A57B1C"/>
    <w:pPr>
      <w:overflowPunct/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szCs w:val="24"/>
      <w:lang w:val="lv-LV" w:eastAsia="lv-LV"/>
    </w:rPr>
  </w:style>
  <w:style w:type="paragraph" w:styleId="BodyText">
    <w:name w:val="Body Text"/>
    <w:basedOn w:val="Normal"/>
    <w:link w:val="BodyTextChar"/>
    <w:rsid w:val="00A57B1C"/>
    <w:pPr>
      <w:spacing w:after="120"/>
    </w:pPr>
  </w:style>
  <w:style w:type="character" w:customStyle="1" w:styleId="BodyTextChar">
    <w:name w:val="Body Text Char"/>
    <w:link w:val="BodyText"/>
    <w:rsid w:val="00A57B1C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customStyle="1" w:styleId="ColorfulShading-Accent12">
    <w:name w:val="Colorful Shading - Accent 12"/>
    <w:hidden/>
    <w:uiPriority w:val="99"/>
    <w:semiHidden/>
    <w:rsid w:val="00A57B1C"/>
    <w:rPr>
      <w:rFonts w:ascii="Times New Roman" w:eastAsia="Times New Roman" w:hAnsi="Times New Roman"/>
      <w:lang w:val="en-US" w:eastAsia="de-DE"/>
    </w:rPr>
  </w:style>
  <w:style w:type="paragraph" w:customStyle="1" w:styleId="ColorfulShading-Accent13">
    <w:name w:val="Colorful Shading - Accent 13"/>
    <w:hidden/>
    <w:uiPriority w:val="71"/>
    <w:rsid w:val="00A57B1C"/>
    <w:rPr>
      <w:rFonts w:ascii="Times New Roman" w:eastAsia="Times New Roman" w:hAnsi="Times New Roman"/>
      <w:lang w:val="en-US" w:eastAsia="de-DE"/>
    </w:rPr>
  </w:style>
  <w:style w:type="paragraph" w:styleId="BodyTextIndent">
    <w:name w:val="Body Text Indent"/>
    <w:basedOn w:val="Normal"/>
    <w:link w:val="BodyTextIndentChar"/>
    <w:rsid w:val="00A57B1C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7B1C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BodyTextFirstIndent2">
    <w:name w:val="Body Text First Indent 2"/>
    <w:basedOn w:val="BodyTextIndent"/>
    <w:link w:val="BodyTextFirstIndent2Char"/>
    <w:rsid w:val="00A57B1C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57B1C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BodyTextFirstIndent">
    <w:name w:val="Body Text First Indent"/>
    <w:basedOn w:val="BodyText"/>
    <w:link w:val="BodyTextFirstIndentChar"/>
    <w:rsid w:val="00A57B1C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57B1C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ListParagraph">
    <w:name w:val="List Paragraph"/>
    <w:basedOn w:val="Normal"/>
    <w:uiPriority w:val="72"/>
    <w:qFormat/>
    <w:rsid w:val="008F01FE"/>
    <w:pPr>
      <w:ind w:left="720"/>
      <w:contextualSpacing/>
    </w:pPr>
  </w:style>
  <w:style w:type="paragraph" w:customStyle="1" w:styleId="RTU-Tablesin">
    <w:name w:val="RTU - Tables (in)"/>
    <w:basedOn w:val="Normal"/>
    <w:qFormat/>
    <w:rsid w:val="000507B7"/>
    <w:pPr>
      <w:overflowPunct/>
      <w:autoSpaceDE/>
      <w:autoSpaceDN/>
      <w:adjustRightInd/>
      <w:spacing w:before="40" w:after="40" w:line="240" w:lineRule="auto"/>
      <w:ind w:firstLine="0"/>
      <w:jc w:val="left"/>
      <w:textAlignment w:val="auto"/>
    </w:pPr>
    <w:rPr>
      <w:rFonts w:eastAsia="MS Mincho"/>
      <w:sz w:val="16"/>
      <w:lang w:eastAsia="fr-FR"/>
    </w:rPr>
  </w:style>
  <w:style w:type="paragraph" w:customStyle="1" w:styleId="RTU-ProgramsandCodes">
    <w:name w:val="RTU - Programs and Codes"/>
    <w:basedOn w:val="Normal"/>
    <w:link w:val="RTU-ProgramsandCodesChar"/>
    <w:qFormat/>
    <w:rsid w:val="009E78F2"/>
    <w:pPr>
      <w:overflowPunct/>
      <w:autoSpaceDE/>
      <w:autoSpaceDN/>
      <w:adjustRightInd/>
      <w:spacing w:line="200" w:lineRule="exact"/>
      <w:ind w:firstLine="0"/>
      <w:jc w:val="left"/>
      <w:textAlignment w:val="auto"/>
    </w:pPr>
    <w:rPr>
      <w:rFonts w:ascii="Courier New" w:eastAsia="MS Mincho" w:hAnsi="Courier New"/>
      <w:noProof/>
      <w:w w:val="80"/>
      <w:lang w:eastAsia="fr-FR"/>
    </w:rPr>
  </w:style>
  <w:style w:type="character" w:customStyle="1" w:styleId="RTU-ProgramsandCodesChar">
    <w:name w:val="RTU - Programs and Codes Char"/>
    <w:link w:val="RTU-ProgramsandCodes"/>
    <w:rsid w:val="009E78F2"/>
    <w:rPr>
      <w:rFonts w:ascii="Courier New" w:hAnsi="Courier New"/>
      <w:noProof/>
      <w:w w:val="80"/>
      <w:lang w:val="en-US" w:eastAsia="fr-FR"/>
    </w:rPr>
  </w:style>
  <w:style w:type="table" w:customStyle="1" w:styleId="LightShading1">
    <w:name w:val="Light Shading1"/>
    <w:basedOn w:val="TableNormal"/>
    <w:uiPriority w:val="60"/>
    <w:rsid w:val="009152D8"/>
    <w:rPr>
      <w:rFonts w:asciiTheme="minorHAnsi" w:eastAsiaTheme="minorEastAsia" w:hAnsiTheme="minorHAnsi"/>
      <w:color w:val="000000" w:themeColor="text1" w:themeShade="BF"/>
      <w:sz w:val="22"/>
      <w:szCs w:val="22"/>
      <w:lang w:val="en-US" w:eastAsia="en-US" w:bidi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apple-converted-space">
    <w:name w:val="apple-converted-space"/>
    <w:basedOn w:val="DefaultParagraphFont"/>
    <w:rsid w:val="006405D7"/>
  </w:style>
  <w:style w:type="character" w:styleId="FollowedHyperlink">
    <w:name w:val="FollowedHyperlink"/>
    <w:basedOn w:val="DefaultParagraphFont"/>
    <w:uiPriority w:val="99"/>
    <w:semiHidden/>
    <w:unhideWhenUsed/>
    <w:rsid w:val="00F2224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lv-LV" w:eastAsia="lv-LV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No Spacing" w:semiHidden="0" w:unhideWhenUsed="0" w:qFormat="1"/>
    <w:lsdException w:name="Light Shading" w:uiPriority="60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iPriority="7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Standard">
    <w:name w:val="Normal"/>
    <w:qFormat/>
    <w:rsid w:val="00E352B8"/>
    <w:pPr>
      <w:overflowPunct w:val="0"/>
      <w:autoSpaceDE w:val="0"/>
      <w:autoSpaceDN w:val="0"/>
      <w:adjustRightInd w:val="0"/>
      <w:spacing w:line="240" w:lineRule="atLeast"/>
      <w:ind w:firstLine="227"/>
      <w:jc w:val="both"/>
      <w:textAlignment w:val="baseline"/>
    </w:pPr>
    <w:rPr>
      <w:rFonts w:ascii="Times New Roman" w:eastAsia="Times New Roman" w:hAnsi="Times New Roman"/>
      <w:sz w:val="24"/>
      <w:lang w:val="en-US" w:eastAsia="de-DE"/>
    </w:rPr>
  </w:style>
  <w:style w:type="paragraph" w:styleId="berschrift1">
    <w:name w:val="heading 1"/>
    <w:basedOn w:val="Standard"/>
    <w:next w:val="Standard"/>
    <w:link w:val="berschrift1Zchn"/>
    <w:qFormat/>
    <w:rsid w:val="00512C24"/>
    <w:pPr>
      <w:keepNext/>
      <w:keepLines/>
      <w:suppressAutoHyphens/>
      <w:spacing w:before="360" w:after="240" w:line="300" w:lineRule="atLeast"/>
      <w:ind w:left="567" w:hanging="567"/>
      <w:jc w:val="left"/>
      <w:outlineLvl w:val="0"/>
    </w:pPr>
    <w:rPr>
      <w:b/>
      <w:sz w:val="32"/>
    </w:rPr>
  </w:style>
  <w:style w:type="paragraph" w:styleId="berschrift2">
    <w:name w:val="heading 2"/>
    <w:basedOn w:val="Standard"/>
    <w:next w:val="Standard"/>
    <w:link w:val="berschrift2Zchn"/>
    <w:qFormat/>
    <w:rsid w:val="00A57B1C"/>
    <w:pPr>
      <w:keepNext/>
      <w:keepLines/>
      <w:suppressAutoHyphens/>
      <w:spacing w:before="360" w:after="160"/>
      <w:ind w:left="567" w:hanging="567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qFormat/>
    <w:rsid w:val="00A57B1C"/>
    <w:pPr>
      <w:spacing w:before="360"/>
      <w:ind w:firstLine="0"/>
      <w:outlineLvl w:val="2"/>
    </w:pPr>
  </w:style>
  <w:style w:type="paragraph" w:styleId="berschrift4">
    <w:name w:val="heading 4"/>
    <w:basedOn w:val="Standard"/>
    <w:next w:val="Standard"/>
    <w:link w:val="berschrift4Zchn"/>
    <w:qFormat/>
    <w:rsid w:val="00A57B1C"/>
    <w:pPr>
      <w:spacing w:before="240"/>
      <w:ind w:firstLine="0"/>
      <w:outlineLvl w:val="3"/>
    </w:pPr>
  </w:style>
  <w:style w:type="paragraph" w:styleId="berschrift5">
    <w:name w:val="heading 5"/>
    <w:basedOn w:val="Standard"/>
    <w:next w:val="Standard"/>
    <w:link w:val="berschrift5Zchn"/>
    <w:qFormat/>
    <w:rsid w:val="00A57B1C"/>
    <w:pPr>
      <w:spacing w:before="240"/>
      <w:ind w:firstLine="0"/>
      <w:outlineLvl w:val="4"/>
    </w:pPr>
  </w:style>
  <w:style w:type="paragraph" w:styleId="berschrift6">
    <w:name w:val="heading 6"/>
    <w:basedOn w:val="Standard"/>
    <w:next w:val="Standard"/>
    <w:link w:val="berschrift6Zchn"/>
    <w:qFormat/>
    <w:rsid w:val="00A57B1C"/>
    <w:pPr>
      <w:spacing w:before="240"/>
      <w:ind w:firstLine="0"/>
      <w:outlineLvl w:val="5"/>
    </w:pPr>
  </w:style>
  <w:style w:type="paragraph" w:styleId="berschrift7">
    <w:name w:val="heading 7"/>
    <w:basedOn w:val="Standard"/>
    <w:next w:val="Standard"/>
    <w:link w:val="berschrift7Zchn"/>
    <w:qFormat/>
    <w:rsid w:val="00A57B1C"/>
    <w:pPr>
      <w:spacing w:before="240"/>
      <w:ind w:firstLine="0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A57B1C"/>
    <w:pPr>
      <w:spacing w:before="240"/>
      <w:ind w:firstLine="0"/>
      <w:outlineLvl w:val="7"/>
    </w:pPr>
  </w:style>
  <w:style w:type="paragraph" w:styleId="berschrift9">
    <w:name w:val="heading 9"/>
    <w:basedOn w:val="Standard"/>
    <w:next w:val="Standard"/>
    <w:link w:val="berschrift9Zchn"/>
    <w:qFormat/>
    <w:rsid w:val="00A57B1C"/>
    <w:pPr>
      <w:spacing w:before="240"/>
      <w:ind w:firstLine="0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512C24"/>
    <w:rPr>
      <w:rFonts w:ascii="Times New Roman" w:eastAsia="Times New Roman" w:hAnsi="Times New Roman"/>
      <w:b/>
      <w:sz w:val="32"/>
      <w:lang w:eastAsia="de-DE"/>
    </w:rPr>
  </w:style>
  <w:style w:type="character" w:customStyle="1" w:styleId="berschrift2Zchn">
    <w:name w:val="Überschrift 2 Zchn"/>
    <w:link w:val="berschrift2"/>
    <w:rsid w:val="00A57B1C"/>
    <w:rPr>
      <w:rFonts w:ascii="Times New Roman" w:eastAsia="Times New Roman" w:hAnsi="Times New Roman" w:cs="Times New Roman"/>
      <w:b/>
      <w:sz w:val="20"/>
      <w:szCs w:val="20"/>
      <w:lang w:eastAsia="de-DE"/>
    </w:rPr>
  </w:style>
  <w:style w:type="character" w:customStyle="1" w:styleId="berschrift3Zchn">
    <w:name w:val="Überschrift 3 Zchn"/>
    <w:link w:val="berschrift3"/>
    <w:rsid w:val="00A57B1C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berschrift4Zchn">
    <w:name w:val="Überschrift 4 Zchn"/>
    <w:link w:val="berschrift4"/>
    <w:rsid w:val="00A57B1C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berschrift5Zchn">
    <w:name w:val="Überschrift 5 Zchn"/>
    <w:link w:val="berschrift5"/>
    <w:rsid w:val="00A57B1C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berschrift6Zchn">
    <w:name w:val="Überschrift 6 Zchn"/>
    <w:link w:val="berschrift6"/>
    <w:rsid w:val="00A57B1C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berschrift7Zchn">
    <w:name w:val="Überschrift 7 Zchn"/>
    <w:link w:val="berschrift7"/>
    <w:rsid w:val="00A57B1C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berschrift8Zchn">
    <w:name w:val="Überschrift 8 Zchn"/>
    <w:link w:val="berschrift8"/>
    <w:rsid w:val="00A57B1C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berschrift9Zchn">
    <w:name w:val="Überschrift 9 Zchn"/>
    <w:link w:val="berschrift9"/>
    <w:rsid w:val="00A57B1C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customStyle="1" w:styleId="abstract">
    <w:name w:val="abstract"/>
    <w:basedOn w:val="Standard"/>
    <w:rsid w:val="00A57B1C"/>
    <w:pPr>
      <w:spacing w:before="600" w:after="360" w:line="220" w:lineRule="atLeast"/>
      <w:ind w:left="567" w:right="567" w:firstLine="0"/>
      <w:contextualSpacing/>
    </w:pPr>
    <w:rPr>
      <w:sz w:val="18"/>
    </w:rPr>
  </w:style>
  <w:style w:type="paragraph" w:customStyle="1" w:styleId="address">
    <w:name w:val="address"/>
    <w:basedOn w:val="Standard"/>
    <w:rsid w:val="00A57B1C"/>
    <w:pPr>
      <w:suppressAutoHyphens/>
      <w:spacing w:after="200" w:line="220" w:lineRule="atLeast"/>
      <w:ind w:firstLine="0"/>
      <w:contextualSpacing/>
      <w:jc w:val="center"/>
    </w:pPr>
    <w:rPr>
      <w:sz w:val="18"/>
    </w:rPr>
  </w:style>
  <w:style w:type="numbering" w:customStyle="1" w:styleId="arabnumitem">
    <w:name w:val="arabnumitem"/>
    <w:basedOn w:val="KeineListe"/>
    <w:semiHidden/>
    <w:rsid w:val="00A57B1C"/>
    <w:pPr>
      <w:numPr>
        <w:numId w:val="1"/>
      </w:numPr>
    </w:pPr>
  </w:style>
  <w:style w:type="paragraph" w:customStyle="1" w:styleId="author">
    <w:name w:val="author"/>
    <w:basedOn w:val="Standard"/>
    <w:next w:val="address"/>
    <w:rsid w:val="00A57B1C"/>
    <w:pPr>
      <w:suppressAutoHyphens/>
      <w:spacing w:after="200"/>
      <w:ind w:firstLine="0"/>
      <w:jc w:val="center"/>
    </w:pPr>
  </w:style>
  <w:style w:type="paragraph" w:customStyle="1" w:styleId="bulletitem">
    <w:name w:val="bulletitem"/>
    <w:basedOn w:val="Standard"/>
    <w:rsid w:val="00A57B1C"/>
    <w:pPr>
      <w:numPr>
        <w:numId w:val="6"/>
      </w:numPr>
      <w:spacing w:before="160" w:after="160"/>
      <w:contextualSpacing/>
    </w:pPr>
  </w:style>
  <w:style w:type="paragraph" w:customStyle="1" w:styleId="dashitem">
    <w:name w:val="dashitem"/>
    <w:basedOn w:val="Standard"/>
    <w:rsid w:val="00A57B1C"/>
    <w:pPr>
      <w:numPr>
        <w:numId w:val="7"/>
      </w:numPr>
      <w:spacing w:before="160" w:after="160"/>
      <w:contextualSpacing/>
    </w:pPr>
  </w:style>
  <w:style w:type="character" w:customStyle="1" w:styleId="e-mail">
    <w:name w:val="e-mail"/>
    <w:rsid w:val="00A57B1C"/>
    <w:rPr>
      <w:rFonts w:ascii="Courier" w:hAnsi="Courier"/>
      <w:noProof/>
      <w:spacing w:val="-6"/>
      <w:lang w:val="en-US"/>
    </w:rPr>
  </w:style>
  <w:style w:type="paragraph" w:customStyle="1" w:styleId="equation">
    <w:name w:val="equation"/>
    <w:basedOn w:val="Standard"/>
    <w:next w:val="Standard"/>
    <w:rsid w:val="00A57B1C"/>
    <w:pPr>
      <w:tabs>
        <w:tab w:val="center" w:pos="3289"/>
        <w:tab w:val="right" w:pos="6917"/>
      </w:tabs>
      <w:spacing w:before="160" w:after="160"/>
      <w:ind w:firstLine="0"/>
    </w:pPr>
  </w:style>
  <w:style w:type="paragraph" w:customStyle="1" w:styleId="figurecaption">
    <w:name w:val="figurecaption"/>
    <w:basedOn w:val="Standard"/>
    <w:next w:val="Standard"/>
    <w:rsid w:val="003F774B"/>
    <w:pPr>
      <w:keepLines/>
      <w:spacing w:before="120" w:after="240" w:line="220" w:lineRule="atLeast"/>
      <w:ind w:firstLine="0"/>
      <w:jc w:val="center"/>
    </w:pPr>
    <w:rPr>
      <w:sz w:val="22"/>
    </w:rPr>
  </w:style>
  <w:style w:type="paragraph" w:customStyle="1" w:styleId="p1a">
    <w:name w:val="p1a"/>
    <w:basedOn w:val="Standard"/>
    <w:link w:val="p1aZchn"/>
    <w:qFormat/>
    <w:rsid w:val="00A57B1C"/>
    <w:pPr>
      <w:ind w:firstLine="0"/>
    </w:pPr>
  </w:style>
  <w:style w:type="character" w:styleId="Funotenzeichen">
    <w:name w:val="footnote reference"/>
    <w:rsid w:val="00A57B1C"/>
    <w:rPr>
      <w:position w:val="0"/>
      <w:vertAlign w:val="superscript"/>
    </w:rPr>
  </w:style>
  <w:style w:type="paragraph" w:customStyle="1" w:styleId="heading1">
    <w:name w:val="heading1"/>
    <w:basedOn w:val="berschrift1"/>
    <w:next w:val="Standard"/>
    <w:rsid w:val="00F80654"/>
    <w:pPr>
      <w:numPr>
        <w:numId w:val="2"/>
      </w:numPr>
      <w:tabs>
        <w:tab w:val="left" w:pos="567"/>
      </w:tabs>
    </w:pPr>
    <w:rPr>
      <w:bCs/>
      <w:sz w:val="28"/>
    </w:rPr>
  </w:style>
  <w:style w:type="paragraph" w:customStyle="1" w:styleId="heading2">
    <w:name w:val="heading2"/>
    <w:basedOn w:val="berschrift2"/>
    <w:next w:val="Standard"/>
    <w:rsid w:val="00A57B1C"/>
    <w:pPr>
      <w:numPr>
        <w:ilvl w:val="1"/>
        <w:numId w:val="2"/>
      </w:numPr>
    </w:pPr>
    <w:rPr>
      <w:bCs/>
      <w:iCs/>
    </w:rPr>
  </w:style>
  <w:style w:type="character" w:customStyle="1" w:styleId="heading3">
    <w:name w:val="heading3"/>
    <w:rsid w:val="00A57B1C"/>
    <w:rPr>
      <w:b/>
    </w:rPr>
  </w:style>
  <w:style w:type="character" w:customStyle="1" w:styleId="heading4">
    <w:name w:val="heading4"/>
    <w:rsid w:val="00A57B1C"/>
    <w:rPr>
      <w:i/>
    </w:rPr>
  </w:style>
  <w:style w:type="numbering" w:customStyle="1" w:styleId="headings">
    <w:name w:val="headings"/>
    <w:basedOn w:val="arabnumitem"/>
    <w:rsid w:val="00A57B1C"/>
    <w:pPr>
      <w:numPr>
        <w:numId w:val="2"/>
      </w:numPr>
    </w:pPr>
  </w:style>
  <w:style w:type="character" w:styleId="Hyperlink">
    <w:name w:val="Hyperlink"/>
    <w:uiPriority w:val="99"/>
    <w:rsid w:val="00A57B1C"/>
    <w:rPr>
      <w:color w:val="auto"/>
      <w:u w:val="none"/>
    </w:rPr>
  </w:style>
  <w:style w:type="paragraph" w:customStyle="1" w:styleId="image">
    <w:name w:val="image"/>
    <w:basedOn w:val="Standard"/>
    <w:next w:val="Standard"/>
    <w:rsid w:val="00A57B1C"/>
    <w:pPr>
      <w:spacing w:before="240" w:after="120"/>
      <w:ind w:firstLine="0"/>
      <w:jc w:val="center"/>
    </w:pPr>
  </w:style>
  <w:style w:type="table" w:styleId="Tabellenraster">
    <w:name w:val="Table Grid"/>
    <w:basedOn w:val="NormaleTabelle"/>
    <w:rsid w:val="00A57B1C"/>
    <w:pPr>
      <w:overflowPunct w:val="0"/>
      <w:autoSpaceDE w:val="0"/>
      <w:autoSpaceDN w:val="0"/>
      <w:adjustRightInd w:val="0"/>
      <w:spacing w:line="240" w:lineRule="atLeast"/>
      <w:ind w:firstLine="227"/>
      <w:jc w:val="both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eywords">
    <w:name w:val="keywords"/>
    <w:basedOn w:val="abstract"/>
    <w:next w:val="heading1"/>
    <w:rsid w:val="00A57B1C"/>
    <w:pPr>
      <w:spacing w:before="220"/>
      <w:contextualSpacing w:val="0"/>
    </w:pPr>
  </w:style>
  <w:style w:type="paragraph" w:customStyle="1" w:styleId="numitem">
    <w:name w:val="numitem"/>
    <w:basedOn w:val="Standard"/>
    <w:rsid w:val="00A57B1C"/>
    <w:pPr>
      <w:numPr>
        <w:numId w:val="8"/>
      </w:numPr>
      <w:spacing w:before="160" w:after="160"/>
      <w:contextualSpacing/>
    </w:pPr>
  </w:style>
  <w:style w:type="paragraph" w:styleId="Funotentext">
    <w:name w:val="footnote text"/>
    <w:basedOn w:val="Standard"/>
    <w:link w:val="FunotentextZchn"/>
    <w:rsid w:val="00A57B1C"/>
    <w:pPr>
      <w:spacing w:line="220" w:lineRule="atLeast"/>
      <w:ind w:left="227" w:hanging="227"/>
    </w:pPr>
    <w:rPr>
      <w:sz w:val="18"/>
    </w:rPr>
  </w:style>
  <w:style w:type="character" w:customStyle="1" w:styleId="FunotentextZchn">
    <w:name w:val="Fußnotentext Zchn"/>
    <w:link w:val="Funotentext"/>
    <w:rsid w:val="00A57B1C"/>
    <w:rPr>
      <w:rFonts w:ascii="Times New Roman" w:eastAsia="Times New Roman" w:hAnsi="Times New Roman" w:cs="Times New Roman"/>
      <w:sz w:val="18"/>
      <w:szCs w:val="20"/>
      <w:lang w:eastAsia="de-DE"/>
    </w:rPr>
  </w:style>
  <w:style w:type="paragraph" w:customStyle="1" w:styleId="programcode">
    <w:name w:val="programcode"/>
    <w:basedOn w:val="Standard"/>
    <w:rsid w:val="00A57B1C"/>
    <w:pPr>
      <w:tabs>
        <w:tab w:val="left" w:pos="227"/>
        <w:tab w:val="left" w:pos="454"/>
        <w:tab w:val="left" w:pos="680"/>
        <w:tab w:val="left" w:pos="907"/>
        <w:tab w:val="left" w:pos="1134"/>
        <w:tab w:val="left" w:pos="1361"/>
        <w:tab w:val="left" w:pos="1588"/>
        <w:tab w:val="left" w:pos="1814"/>
        <w:tab w:val="left" w:pos="2041"/>
        <w:tab w:val="left" w:pos="2268"/>
        <w:tab w:val="left" w:pos="2495"/>
        <w:tab w:val="left" w:pos="2722"/>
        <w:tab w:val="left" w:pos="2948"/>
        <w:tab w:val="left" w:pos="3175"/>
        <w:tab w:val="left" w:pos="3402"/>
        <w:tab w:val="left" w:pos="3629"/>
        <w:tab w:val="left" w:pos="3856"/>
        <w:tab w:val="left" w:pos="4082"/>
        <w:tab w:val="left" w:pos="4309"/>
        <w:tab w:val="left" w:pos="4536"/>
        <w:tab w:val="left" w:pos="4763"/>
        <w:tab w:val="left" w:pos="4990"/>
        <w:tab w:val="left" w:pos="5216"/>
        <w:tab w:val="left" w:pos="5443"/>
        <w:tab w:val="left" w:pos="5670"/>
        <w:tab w:val="left" w:pos="5897"/>
        <w:tab w:val="left" w:pos="6124"/>
        <w:tab w:val="left" w:pos="6350"/>
        <w:tab w:val="left" w:pos="6577"/>
      </w:tabs>
      <w:spacing w:before="160" w:after="160"/>
      <w:ind w:firstLine="0"/>
      <w:contextualSpacing/>
      <w:jc w:val="left"/>
    </w:pPr>
    <w:rPr>
      <w:rFonts w:ascii="Courier" w:hAnsi="Courier"/>
    </w:rPr>
  </w:style>
  <w:style w:type="paragraph" w:customStyle="1" w:styleId="referenceitem">
    <w:name w:val="referenceitem"/>
    <w:basedOn w:val="Standard"/>
    <w:rsid w:val="00A57B1C"/>
    <w:pPr>
      <w:numPr>
        <w:numId w:val="3"/>
      </w:numPr>
      <w:spacing w:line="220" w:lineRule="atLeast"/>
    </w:pPr>
    <w:rPr>
      <w:sz w:val="18"/>
    </w:rPr>
  </w:style>
  <w:style w:type="numbering" w:customStyle="1" w:styleId="referencelist">
    <w:name w:val="referencelist"/>
    <w:basedOn w:val="KeineListe"/>
    <w:semiHidden/>
    <w:rsid w:val="00A57B1C"/>
    <w:pPr>
      <w:numPr>
        <w:numId w:val="3"/>
      </w:numPr>
    </w:pPr>
  </w:style>
  <w:style w:type="paragraph" w:customStyle="1" w:styleId="runninghead-left">
    <w:name w:val="running head - left"/>
    <w:basedOn w:val="Standard"/>
    <w:rsid w:val="00A57B1C"/>
    <w:pPr>
      <w:ind w:firstLine="0"/>
      <w:jc w:val="left"/>
    </w:pPr>
    <w:rPr>
      <w:sz w:val="18"/>
      <w:szCs w:val="18"/>
    </w:rPr>
  </w:style>
  <w:style w:type="paragraph" w:customStyle="1" w:styleId="runninghead-right">
    <w:name w:val="running head - right"/>
    <w:basedOn w:val="Standard"/>
    <w:rsid w:val="00A57B1C"/>
    <w:pPr>
      <w:ind w:firstLine="0"/>
      <w:jc w:val="right"/>
    </w:pPr>
    <w:rPr>
      <w:bCs/>
      <w:sz w:val="18"/>
      <w:szCs w:val="18"/>
    </w:rPr>
  </w:style>
  <w:style w:type="character" w:styleId="Seitenzahl">
    <w:name w:val="page number"/>
    <w:rsid w:val="00A57B1C"/>
    <w:rPr>
      <w:sz w:val="18"/>
    </w:rPr>
  </w:style>
  <w:style w:type="paragraph" w:customStyle="1" w:styleId="Titel1">
    <w:name w:val="Titel1"/>
    <w:basedOn w:val="Standard"/>
    <w:next w:val="author"/>
    <w:rsid w:val="00A57B1C"/>
    <w:pPr>
      <w:keepNext/>
      <w:keepLines/>
      <w:suppressAutoHyphens/>
      <w:spacing w:after="480" w:line="360" w:lineRule="atLeast"/>
      <w:ind w:firstLine="0"/>
      <w:jc w:val="center"/>
    </w:pPr>
    <w:rPr>
      <w:b/>
      <w:sz w:val="28"/>
    </w:rPr>
  </w:style>
  <w:style w:type="paragraph" w:customStyle="1" w:styleId="Untertitel1">
    <w:name w:val="Untertitel1"/>
    <w:basedOn w:val="Titel1"/>
    <w:next w:val="author"/>
    <w:rsid w:val="00A57B1C"/>
    <w:pPr>
      <w:spacing w:before="120" w:line="280" w:lineRule="atLeast"/>
    </w:pPr>
    <w:rPr>
      <w:sz w:val="24"/>
    </w:rPr>
  </w:style>
  <w:style w:type="paragraph" w:customStyle="1" w:styleId="tablecaption">
    <w:name w:val="tablecaption"/>
    <w:basedOn w:val="Standard"/>
    <w:next w:val="Standard"/>
    <w:rsid w:val="00E14FBB"/>
    <w:pPr>
      <w:keepNext/>
      <w:keepLines/>
      <w:spacing w:before="240" w:after="120" w:line="220" w:lineRule="atLeast"/>
      <w:ind w:firstLine="0"/>
      <w:jc w:val="center"/>
    </w:pPr>
    <w:rPr>
      <w:sz w:val="22"/>
      <w:lang w:val="de-DE"/>
    </w:rPr>
  </w:style>
  <w:style w:type="character" w:customStyle="1" w:styleId="url">
    <w:name w:val="url"/>
    <w:rsid w:val="00A57B1C"/>
    <w:rPr>
      <w:rFonts w:ascii="Courier" w:hAnsi="Courier"/>
      <w:noProof/>
      <w:lang w:val="en-US"/>
    </w:rPr>
  </w:style>
  <w:style w:type="paragraph" w:styleId="Fuzeile">
    <w:name w:val="footer"/>
    <w:basedOn w:val="Standard"/>
    <w:link w:val="FuzeileZchn"/>
    <w:uiPriority w:val="99"/>
    <w:rsid w:val="00A57B1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A57B1C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Aufzhlungszeichen">
    <w:name w:val="List Bullet"/>
    <w:basedOn w:val="Standard"/>
    <w:rsid w:val="00A57B1C"/>
    <w:pPr>
      <w:numPr>
        <w:numId w:val="4"/>
      </w:numPr>
      <w:spacing w:before="120" w:after="120"/>
      <w:contextualSpacing/>
    </w:pPr>
  </w:style>
  <w:style w:type="paragraph" w:styleId="Listennummer">
    <w:name w:val="List Number"/>
    <w:basedOn w:val="Standard"/>
    <w:rsid w:val="00A57B1C"/>
    <w:pPr>
      <w:numPr>
        <w:numId w:val="5"/>
      </w:numPr>
    </w:pPr>
  </w:style>
  <w:style w:type="numbering" w:customStyle="1" w:styleId="itemization1">
    <w:name w:val="itemization1"/>
    <w:basedOn w:val="KeineListe"/>
    <w:semiHidden/>
    <w:rsid w:val="00A57B1C"/>
    <w:pPr>
      <w:numPr>
        <w:numId w:val="6"/>
      </w:numPr>
    </w:pPr>
  </w:style>
  <w:style w:type="numbering" w:customStyle="1" w:styleId="itemization2">
    <w:name w:val="itemization2"/>
    <w:basedOn w:val="KeineListe"/>
    <w:semiHidden/>
    <w:rsid w:val="00A57B1C"/>
    <w:pPr>
      <w:numPr>
        <w:numId w:val="7"/>
      </w:numPr>
    </w:pPr>
  </w:style>
  <w:style w:type="paragraph" w:styleId="Kopfzeile">
    <w:name w:val="header"/>
    <w:basedOn w:val="Standard"/>
    <w:link w:val="KopfzeileZchn"/>
    <w:rsid w:val="00A57B1C"/>
    <w:pPr>
      <w:tabs>
        <w:tab w:val="center" w:pos="4536"/>
        <w:tab w:val="right" w:pos="9072"/>
      </w:tabs>
      <w:ind w:firstLine="0"/>
    </w:pPr>
    <w:rPr>
      <w:sz w:val="18"/>
    </w:rPr>
  </w:style>
  <w:style w:type="character" w:customStyle="1" w:styleId="KopfzeileZchn">
    <w:name w:val="Kopfzeile Zchn"/>
    <w:link w:val="Kopfzeile"/>
    <w:rsid w:val="00A57B1C"/>
    <w:rPr>
      <w:rFonts w:ascii="Times New Roman" w:eastAsia="Times New Roman" w:hAnsi="Times New Roman" w:cs="Times New Roman"/>
      <w:sz w:val="18"/>
      <w:szCs w:val="20"/>
      <w:lang w:eastAsia="de-DE"/>
    </w:rPr>
  </w:style>
  <w:style w:type="paragraph" w:styleId="Titel">
    <w:name w:val="Title"/>
    <w:basedOn w:val="Standard"/>
    <w:next w:val="Standard"/>
    <w:link w:val="TitelZchn"/>
    <w:qFormat/>
    <w:rsid w:val="00F122EC"/>
    <w:pPr>
      <w:spacing w:before="240" w:after="3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F122EC"/>
    <w:rPr>
      <w:rFonts w:ascii="Times New Roman" w:eastAsia="Times New Roman" w:hAnsi="Times New Roman"/>
      <w:b/>
      <w:bCs/>
      <w:kern w:val="28"/>
      <w:sz w:val="32"/>
      <w:szCs w:val="32"/>
      <w:lang w:val="en-US" w:eastAsia="de-DE"/>
    </w:rPr>
  </w:style>
  <w:style w:type="paragraph" w:customStyle="1" w:styleId="reference">
    <w:name w:val="reference"/>
    <w:basedOn w:val="Standard"/>
    <w:rsid w:val="00A57B1C"/>
    <w:pPr>
      <w:overflowPunct/>
      <w:autoSpaceDE/>
      <w:autoSpaceDN/>
      <w:adjustRightInd/>
      <w:spacing w:line="240" w:lineRule="auto"/>
      <w:ind w:left="227" w:hanging="227"/>
      <w:textAlignment w:val="auto"/>
    </w:pPr>
    <w:rPr>
      <w:rFonts w:ascii="Times" w:hAnsi="Times"/>
      <w:sz w:val="18"/>
    </w:rPr>
  </w:style>
  <w:style w:type="paragraph" w:customStyle="1" w:styleId="NoindentNormal">
    <w:name w:val="NoindentNormal"/>
    <w:basedOn w:val="Standard"/>
    <w:next w:val="Standard"/>
    <w:rsid w:val="00A57B1C"/>
    <w:pPr>
      <w:overflowPunct/>
      <w:autoSpaceDE/>
      <w:autoSpaceDN/>
      <w:adjustRightInd/>
      <w:spacing w:line="240" w:lineRule="auto"/>
      <w:ind w:firstLine="0"/>
      <w:textAlignment w:val="auto"/>
    </w:pPr>
    <w:rPr>
      <w:rFonts w:eastAsia="MS Mincho"/>
      <w:szCs w:val="24"/>
      <w:lang w:eastAsia="ja-JP"/>
    </w:rPr>
  </w:style>
  <w:style w:type="paragraph" w:customStyle="1" w:styleId="CaptionLong">
    <w:name w:val="CaptionLong"/>
    <w:basedOn w:val="Standard"/>
    <w:rsid w:val="00A57B1C"/>
    <w:pPr>
      <w:overflowPunct/>
      <w:autoSpaceDE/>
      <w:autoSpaceDN/>
      <w:adjustRightInd/>
      <w:spacing w:before="80" w:after="80" w:line="240" w:lineRule="auto"/>
      <w:ind w:firstLine="0"/>
      <w:textAlignment w:val="auto"/>
    </w:pPr>
    <w:rPr>
      <w:rFonts w:eastAsia="MS Mincho"/>
      <w:sz w:val="16"/>
      <w:szCs w:val="24"/>
      <w:lang w:eastAsia="ja-JP"/>
    </w:rPr>
  </w:style>
  <w:style w:type="paragraph" w:customStyle="1" w:styleId="table">
    <w:name w:val="table"/>
    <w:basedOn w:val="Standard"/>
    <w:rsid w:val="00CD3788"/>
    <w:pPr>
      <w:spacing w:before="60" w:line="200" w:lineRule="atLeast"/>
      <w:ind w:firstLine="0"/>
      <w:jc w:val="left"/>
    </w:pPr>
    <w:rPr>
      <w:rFonts w:ascii="Arial" w:hAnsi="Arial"/>
      <w:sz w:val="16"/>
      <w:szCs w:val="18"/>
    </w:rPr>
  </w:style>
  <w:style w:type="paragraph" w:styleId="Sprechblasentext">
    <w:name w:val="Balloon Text"/>
    <w:basedOn w:val="Standard"/>
    <w:link w:val="SprechblasentextZchn"/>
    <w:rsid w:val="00A57B1C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rsid w:val="00A57B1C"/>
    <w:rPr>
      <w:rFonts w:ascii="Tahoma" w:eastAsia="Times New Roman" w:hAnsi="Tahoma" w:cs="Times New Roman"/>
      <w:sz w:val="16"/>
      <w:szCs w:val="16"/>
      <w:lang w:eastAsia="de-DE"/>
    </w:rPr>
  </w:style>
  <w:style w:type="character" w:styleId="Kommentarzeichen">
    <w:name w:val="annotation reference"/>
    <w:uiPriority w:val="99"/>
    <w:rsid w:val="00A57B1C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rsid w:val="00A57B1C"/>
  </w:style>
  <w:style w:type="character" w:customStyle="1" w:styleId="KommentartextZchn">
    <w:name w:val="Kommentartext Zchn"/>
    <w:link w:val="Kommentartext"/>
    <w:uiPriority w:val="99"/>
    <w:rsid w:val="00A57B1C"/>
    <w:rPr>
      <w:rFonts w:ascii="Times New Roman" w:eastAsia="Times New Roman" w:hAnsi="Times New Roman" w:cs="Times New Roman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rsid w:val="00A57B1C"/>
    <w:rPr>
      <w:b/>
      <w:bCs/>
    </w:rPr>
  </w:style>
  <w:style w:type="character" w:customStyle="1" w:styleId="KommentarthemaZchn">
    <w:name w:val="Kommentarthema Zchn"/>
    <w:link w:val="Kommentarthema"/>
    <w:rsid w:val="00A57B1C"/>
    <w:rPr>
      <w:rFonts w:ascii="Times New Roman" w:eastAsia="Times New Roman" w:hAnsi="Times New Roman" w:cs="Times New Roman"/>
      <w:b/>
      <w:bCs/>
      <w:lang w:eastAsia="de-DE"/>
    </w:rPr>
  </w:style>
  <w:style w:type="paragraph" w:styleId="StandardWeb">
    <w:name w:val="Normal (Web)"/>
    <w:basedOn w:val="Standard"/>
    <w:uiPriority w:val="99"/>
    <w:unhideWhenUsed/>
    <w:rsid w:val="00A57B1C"/>
    <w:pPr>
      <w:overflowPunct/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rFonts w:ascii="Times" w:hAnsi="Times"/>
      <w:lang w:eastAsia="en-US"/>
    </w:rPr>
  </w:style>
  <w:style w:type="paragraph" w:customStyle="1" w:styleId="ColorfulShading-Accent11">
    <w:name w:val="Colorful Shading - Accent 11"/>
    <w:hidden/>
    <w:uiPriority w:val="71"/>
    <w:rsid w:val="00A57B1C"/>
    <w:rPr>
      <w:rFonts w:ascii="Times New Roman" w:eastAsia="Times New Roman" w:hAnsi="Times New Roman"/>
      <w:lang w:val="en-US" w:eastAsia="de-DE"/>
    </w:rPr>
  </w:style>
  <w:style w:type="paragraph" w:styleId="Beschriftung">
    <w:name w:val="caption"/>
    <w:basedOn w:val="Standard"/>
    <w:next w:val="Standard"/>
    <w:qFormat/>
    <w:rsid w:val="00A57B1C"/>
    <w:rPr>
      <w:b/>
      <w:bCs/>
    </w:rPr>
  </w:style>
  <w:style w:type="paragraph" w:styleId="Liste">
    <w:name w:val="List"/>
    <w:basedOn w:val="Standard"/>
    <w:rsid w:val="00A57B1C"/>
    <w:pPr>
      <w:ind w:left="283" w:hanging="283"/>
      <w:contextualSpacing/>
    </w:pPr>
  </w:style>
  <w:style w:type="paragraph" w:customStyle="1" w:styleId="ColorfulShading-Accent31">
    <w:name w:val="Colorful Shading - Accent 31"/>
    <w:basedOn w:val="Standard"/>
    <w:uiPriority w:val="34"/>
    <w:qFormat/>
    <w:rsid w:val="00A57B1C"/>
    <w:pPr>
      <w:numPr>
        <w:numId w:val="9"/>
      </w:numPr>
      <w:overflowPunct/>
      <w:autoSpaceDE/>
      <w:autoSpaceDN/>
      <w:adjustRightInd/>
      <w:spacing w:after="60" w:line="240" w:lineRule="auto"/>
      <w:contextualSpacing/>
      <w:textAlignment w:val="auto"/>
    </w:pPr>
    <w:rPr>
      <w:rFonts w:eastAsia="Calibri"/>
      <w:szCs w:val="22"/>
      <w:lang w:val="lv-LV" w:eastAsia="en-US"/>
    </w:rPr>
  </w:style>
  <w:style w:type="character" w:customStyle="1" w:styleId="p1aZchn">
    <w:name w:val="p1a Zchn"/>
    <w:link w:val="p1a"/>
    <w:rsid w:val="00A57B1C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customStyle="1" w:styleId="DarkList-Accent31">
    <w:name w:val="Dark List - Accent 31"/>
    <w:hidden/>
    <w:uiPriority w:val="71"/>
    <w:rsid w:val="00A57B1C"/>
    <w:rPr>
      <w:rFonts w:ascii="Times New Roman" w:eastAsia="Times New Roman" w:hAnsi="Times New Roman"/>
      <w:lang w:val="en-US" w:eastAsia="de-DE"/>
    </w:rPr>
  </w:style>
  <w:style w:type="paragraph" w:customStyle="1" w:styleId="definition">
    <w:name w:val="definition"/>
    <w:basedOn w:val="Standard"/>
    <w:rsid w:val="00A57B1C"/>
    <w:pPr>
      <w:overflowPunct/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szCs w:val="24"/>
      <w:lang w:val="lv-LV" w:eastAsia="lv-LV"/>
    </w:rPr>
  </w:style>
  <w:style w:type="paragraph" w:customStyle="1" w:styleId="body">
    <w:name w:val="body"/>
    <w:basedOn w:val="Standard"/>
    <w:rsid w:val="00A57B1C"/>
    <w:pPr>
      <w:overflowPunct/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szCs w:val="24"/>
      <w:lang w:val="lv-LV" w:eastAsia="lv-LV"/>
    </w:rPr>
  </w:style>
  <w:style w:type="paragraph" w:styleId="Textkrper">
    <w:name w:val="Body Text"/>
    <w:basedOn w:val="Standard"/>
    <w:link w:val="TextkrperZchn"/>
    <w:rsid w:val="00A57B1C"/>
    <w:pPr>
      <w:spacing w:after="120"/>
    </w:pPr>
  </w:style>
  <w:style w:type="character" w:customStyle="1" w:styleId="TextkrperZchn">
    <w:name w:val="Textkörper Zchn"/>
    <w:link w:val="Textkrper"/>
    <w:rsid w:val="00A57B1C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customStyle="1" w:styleId="ColorfulShading-Accent12">
    <w:name w:val="Colorful Shading - Accent 12"/>
    <w:hidden/>
    <w:uiPriority w:val="99"/>
    <w:semiHidden/>
    <w:rsid w:val="00A57B1C"/>
    <w:rPr>
      <w:rFonts w:ascii="Times New Roman" w:eastAsia="Times New Roman" w:hAnsi="Times New Roman"/>
      <w:lang w:val="en-US" w:eastAsia="de-DE"/>
    </w:rPr>
  </w:style>
  <w:style w:type="paragraph" w:customStyle="1" w:styleId="ColorfulShading-Accent13">
    <w:name w:val="Colorful Shading - Accent 13"/>
    <w:hidden/>
    <w:uiPriority w:val="71"/>
    <w:rsid w:val="00A57B1C"/>
    <w:rPr>
      <w:rFonts w:ascii="Times New Roman" w:eastAsia="Times New Roman" w:hAnsi="Times New Roman"/>
      <w:lang w:val="en-US" w:eastAsia="de-DE"/>
    </w:rPr>
  </w:style>
  <w:style w:type="paragraph" w:styleId="Textkrper-Zeileneinzug">
    <w:name w:val="Body Text Indent"/>
    <w:basedOn w:val="Standard"/>
    <w:link w:val="Textkrper-ZeileneinzugZchn"/>
    <w:rsid w:val="00A57B1C"/>
    <w:pPr>
      <w:spacing w:after="120"/>
      <w:ind w:left="283"/>
    </w:pPr>
  </w:style>
  <w:style w:type="character" w:customStyle="1" w:styleId="Textkrper-ZeileneinzugZchn">
    <w:name w:val="Textkörper-Zeileneinzug Zchn"/>
    <w:link w:val="Textkrper-Zeileneinzug"/>
    <w:rsid w:val="00A57B1C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rsid w:val="00A57B1C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A57B1C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Textkrper-Erstzeileneinzug">
    <w:name w:val="Body Text First Indent"/>
    <w:basedOn w:val="Textkrper"/>
    <w:link w:val="Textkrper-ErstzeileneinzugZchn"/>
    <w:rsid w:val="00A57B1C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A57B1C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Listenabsatz">
    <w:name w:val="List Paragraph"/>
    <w:basedOn w:val="Standard"/>
    <w:uiPriority w:val="72"/>
    <w:qFormat/>
    <w:rsid w:val="008F01FE"/>
    <w:pPr>
      <w:ind w:left="720"/>
      <w:contextualSpacing/>
    </w:pPr>
  </w:style>
  <w:style w:type="paragraph" w:customStyle="1" w:styleId="RTU-Tablesin">
    <w:name w:val="RTU - Tables (in)"/>
    <w:basedOn w:val="Standard"/>
    <w:qFormat/>
    <w:rsid w:val="000507B7"/>
    <w:pPr>
      <w:overflowPunct/>
      <w:autoSpaceDE/>
      <w:autoSpaceDN/>
      <w:adjustRightInd/>
      <w:spacing w:before="40" w:after="40" w:line="240" w:lineRule="auto"/>
      <w:ind w:firstLine="0"/>
      <w:jc w:val="left"/>
      <w:textAlignment w:val="auto"/>
    </w:pPr>
    <w:rPr>
      <w:rFonts w:eastAsia="MS Mincho"/>
      <w:sz w:val="16"/>
      <w:lang w:eastAsia="fr-FR"/>
    </w:rPr>
  </w:style>
  <w:style w:type="paragraph" w:customStyle="1" w:styleId="RTU-ProgramsandCodes">
    <w:name w:val="RTU - Programs and Codes"/>
    <w:basedOn w:val="Standard"/>
    <w:link w:val="RTU-ProgramsandCodesChar"/>
    <w:qFormat/>
    <w:rsid w:val="009E78F2"/>
    <w:pPr>
      <w:overflowPunct/>
      <w:autoSpaceDE/>
      <w:autoSpaceDN/>
      <w:adjustRightInd/>
      <w:spacing w:line="200" w:lineRule="exact"/>
      <w:ind w:firstLine="0"/>
      <w:jc w:val="left"/>
      <w:textAlignment w:val="auto"/>
    </w:pPr>
    <w:rPr>
      <w:rFonts w:ascii="Courier New" w:eastAsia="MS Mincho" w:hAnsi="Courier New"/>
      <w:noProof/>
      <w:w w:val="80"/>
      <w:lang w:eastAsia="fr-FR"/>
    </w:rPr>
  </w:style>
  <w:style w:type="character" w:customStyle="1" w:styleId="RTU-ProgramsandCodesChar">
    <w:name w:val="RTU - Programs and Codes Char"/>
    <w:link w:val="RTU-ProgramsandCodes"/>
    <w:rsid w:val="009E78F2"/>
    <w:rPr>
      <w:rFonts w:ascii="Courier New" w:hAnsi="Courier New"/>
      <w:noProof/>
      <w:w w:val="80"/>
      <w:lang w:val="en-US" w:eastAsia="fr-FR"/>
    </w:rPr>
  </w:style>
  <w:style w:type="table" w:styleId="LightShading1">
    <w:name w:val="Light Shading"/>
    <w:basedOn w:val="NormaleTabelle"/>
    <w:uiPriority w:val="60"/>
    <w:rsid w:val="009152D8"/>
    <w:rPr>
      <w:rFonts w:asciiTheme="minorHAnsi" w:eastAsiaTheme="minorEastAsia" w:hAnsiTheme="minorHAnsi"/>
      <w:color w:val="000000" w:themeColor="text1" w:themeShade="BF"/>
      <w:sz w:val="22"/>
      <w:szCs w:val="22"/>
      <w:lang w:val="en-US" w:eastAsia="en-US" w:bidi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61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56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20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12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405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04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0081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8506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3224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9908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9575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25776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69088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61779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69338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61465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90476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10662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05486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029832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653270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285969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713099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63823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496354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0617471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910908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066120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12784694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0445124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82936512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98921308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1110144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72028436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00797596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31472326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899314895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81070799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479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684657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835806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5131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0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58236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340856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88501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macintosh"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s://csimq-journals.rtu.lv/" TargetMode="External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oph.oemig\Dropbox\re\2015_CSIMQ\01-paper\requirements_for_manuscripts_published_in_csimq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A3C19A4E-83E6-4363-9E96-E8852E8F9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requirements_for_manuscripts_published_in_csimq5</Template>
  <TotalTime>9</TotalTime>
  <Pages>1</Pages>
  <Words>0</Words>
  <Characters>0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Rīgas Tehniskā universitāte</Company>
  <LinksUpToDate>false</LinksUpToDate>
  <CharactersWithSpaces>0</CharactersWithSpaces>
  <SharedDoc>false</SharedDoc>
  <HLinks>
    <vt:vector size="12" baseType="variant">
      <vt:variant>
        <vt:i4>4718715</vt:i4>
      </vt:variant>
      <vt:variant>
        <vt:i4>3</vt:i4>
      </vt:variant>
      <vt:variant>
        <vt:i4>0</vt:i4>
      </vt:variant>
      <vt:variant>
        <vt:i4>5</vt:i4>
      </vt:variant>
      <vt:variant>
        <vt:lpwstr>mailto:marite.kirikova@cs.rtu.lv</vt:lpwstr>
      </vt:variant>
      <vt:variant>
        <vt:lpwstr/>
      </vt:variant>
      <vt:variant>
        <vt:i4>524292</vt:i4>
      </vt:variant>
      <vt:variant>
        <vt:i4>0</vt:i4>
      </vt:variant>
      <vt:variant>
        <vt:i4>0</vt:i4>
      </vt:variant>
      <vt:variant>
        <vt:i4>5</vt:i4>
      </vt:variant>
      <vt:variant>
        <vt:lpwstr>mailto:Peteris.rudzajs@rtu.lv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Oemig, Christoph</dc:creator>
  <cp:lastModifiedBy>Ilze</cp:lastModifiedBy>
  <cp:revision>13</cp:revision>
  <cp:lastPrinted>2015-10-27T12:59:00Z</cp:lastPrinted>
  <dcterms:created xsi:type="dcterms:W3CDTF">2015-08-21T10:46:00Z</dcterms:created>
  <dcterms:modified xsi:type="dcterms:W3CDTF">2017-02-17T10:55:00Z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Mendeley User Name_1">
    <vt:lpwstr>peteris.rudzajs@rtu.lv@www.mendeley.com</vt:lpwstr>
  </property>
  <property fmtid="{D5CDD505-2E9C-101B-9397-08002B2CF9AE}" pid="4" name="Mendeley Citation Style_1">
    <vt:lpwstr>http://www.zotero.org/styles/ieee</vt:lpwstr>
  </property>
  <property fmtid="{D5CDD505-2E9C-101B-9397-08002B2CF9AE}" pid="5" name="Mendeley Recent Style Id 0_1">
    <vt:lpwstr>http://www.zotero.org/styles/american-medical-association</vt:lpwstr>
  </property>
  <property fmtid="{D5CDD505-2E9C-101B-9397-08002B2CF9AE}" pid="6" name="Mendeley Recent Style Name 0_1">
    <vt:lpwstr>American Medical Association (AMA)</vt:lpwstr>
  </property>
  <property fmtid="{D5CDD505-2E9C-101B-9397-08002B2CF9AE}" pid="7" name="Mendeley Recent Style Id 1_1">
    <vt:lpwstr>http://www.zotero.org/styles/american-political-science-association</vt:lpwstr>
  </property>
  <property fmtid="{D5CDD505-2E9C-101B-9397-08002B2CF9AE}" pid="8" name="Mendeley Recent Style Name 1_1">
    <vt:lpwstr>American Political Science Association</vt:lpwstr>
  </property>
  <property fmtid="{D5CDD505-2E9C-101B-9397-08002B2CF9AE}" pid="9" name="Mendeley Recent Style Id 2_1">
    <vt:lpwstr>http://www.zotero.org/styles/apa</vt:lpwstr>
  </property>
  <property fmtid="{D5CDD505-2E9C-101B-9397-08002B2CF9AE}" pid="10" name="Mendeley Recent Style Name 2_1">
    <vt:lpwstr>American Psychological Association 6th Edition</vt:lpwstr>
  </property>
  <property fmtid="{D5CDD505-2E9C-101B-9397-08002B2CF9AE}" pid="11" name="Mendeley Recent Style Id 3_1">
    <vt:lpwstr>http://www.zotero.org/styles/american-sociological-association</vt:lpwstr>
  </property>
  <property fmtid="{D5CDD505-2E9C-101B-9397-08002B2CF9AE}" pid="12" name="Mendeley Recent Style Name 3_1">
    <vt:lpwstr>American Sociological Association</vt:lpwstr>
  </property>
  <property fmtid="{D5CDD505-2E9C-101B-9397-08002B2CF9AE}" pid="13" name="Mendeley Recent Style Id 4_1">
    <vt:lpwstr>http://www.zotero.org/styles/chicago-author-date</vt:lpwstr>
  </property>
  <property fmtid="{D5CDD505-2E9C-101B-9397-08002B2CF9AE}" pid="14" name="Mendeley Recent Style Name 4_1">
    <vt:lpwstr>Chicago Manual of Style (author-date)</vt:lpwstr>
  </property>
  <property fmtid="{D5CDD505-2E9C-101B-9397-08002B2CF9AE}" pid="15" name="Mendeley Recent Style Id 5_1">
    <vt:lpwstr>http://www.zotero.org/styles/harvard1</vt:lpwstr>
  </property>
  <property fmtid="{D5CDD505-2E9C-101B-9397-08002B2CF9AE}" pid="16" name="Mendeley Recent Style Name 5_1">
    <vt:lpwstr>Harvard Reference format 1 (author-date)</vt:lpwstr>
  </property>
  <property fmtid="{D5CDD505-2E9C-101B-9397-08002B2CF9AE}" pid="17" name="Mendeley Recent Style Id 6_1">
    <vt:lpwstr>http://www.zotero.org/styles/ieee</vt:lpwstr>
  </property>
  <property fmtid="{D5CDD505-2E9C-101B-9397-08002B2CF9AE}" pid="18" name="Mendeley Recent Style Name 6_1">
    <vt:lpwstr>IEEE</vt:lpwstr>
  </property>
  <property fmtid="{D5CDD505-2E9C-101B-9397-08002B2CF9AE}" pid="19" name="Mendeley Recent Style Id 7_1">
    <vt:lpwstr>http://www.zotero.org/styles/modern-humanities-research-association</vt:lpwstr>
  </property>
  <property fmtid="{D5CDD505-2E9C-101B-9397-08002B2CF9AE}" pid="20" name="Mendeley Recent Style Name 7_1">
    <vt:lpwstr>Modern Humanities Research Association (note with bibliography)</vt:lpwstr>
  </property>
  <property fmtid="{D5CDD505-2E9C-101B-9397-08002B2CF9AE}" pid="21" name="Mendeley Recent Style Id 8_1">
    <vt:lpwstr>http://www.zotero.org/styles/modern-language-association</vt:lpwstr>
  </property>
  <property fmtid="{D5CDD505-2E9C-101B-9397-08002B2CF9AE}" pid="22" name="Mendeley Recent Style Name 8_1">
    <vt:lpwstr>Modern Language Association</vt:lpwstr>
  </property>
  <property fmtid="{D5CDD505-2E9C-101B-9397-08002B2CF9AE}" pid="23" name="Mendeley Recent Style Id 9_1">
    <vt:lpwstr>http://www.zotero.org/styles/springer-author-date</vt:lpwstr>
  </property>
  <property fmtid="{D5CDD505-2E9C-101B-9397-08002B2CF9AE}" pid="24" name="Mendeley Recent Style Name 9_1">
    <vt:lpwstr>Springer Author Date</vt:lpwstr>
  </property>
  <property fmtid="{D5CDD505-2E9C-101B-9397-08002B2CF9AE}" pid="25" name="_NewReviewCycle">
    <vt:lpwstr/>
  </property>
</Properties>
</file>